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39C9F" w14:textId="0E90336D" w:rsidR="0000374D" w:rsidRDefault="004A581B" w:rsidP="0000374D">
      <w:pPr>
        <w:pStyle w:val="Titre"/>
      </w:pPr>
      <w:r>
        <w:t>Jakarta EE 10</w:t>
      </w:r>
    </w:p>
    <w:p w14:paraId="6ADC2167" w14:textId="6A73EE07" w:rsidR="0000374D" w:rsidRDefault="0000374D" w:rsidP="0000374D">
      <w:pPr>
        <w:rPr>
          <w:rStyle w:val="Titredulivre"/>
        </w:rPr>
      </w:pPr>
      <w:r>
        <w:rPr>
          <w:rStyle w:val="Titredulivre"/>
        </w:rPr>
        <w:t>Nom et référence d</w:t>
      </w:r>
      <w:r w:rsidR="00C34F27">
        <w:rPr>
          <w:rStyle w:val="Titredulivre"/>
        </w:rPr>
        <w:t>e la vidéo</w:t>
      </w:r>
      <w:r>
        <w:rPr>
          <w:rStyle w:val="Titredulivre"/>
        </w:rPr>
        <w:t xml:space="preserve">, à titre informatif </w:t>
      </w:r>
    </w:p>
    <w:p w14:paraId="19FA5B9D" w14:textId="77777777" w:rsidR="0000374D" w:rsidRDefault="0000374D" w:rsidP="0000374D">
      <w:pPr>
        <w:pStyle w:val="Titre1"/>
      </w:pPr>
      <w:r>
        <w:t>Information interne : ne rien saisir</w:t>
      </w:r>
    </w:p>
    <w:p w14:paraId="34995ECB" w14:textId="77777777" w:rsidR="0000374D" w:rsidRDefault="0000374D" w:rsidP="0000374D">
      <w:pPr>
        <w:pStyle w:val="Titre2"/>
      </w:pPr>
      <w:r>
        <w:t>Information interne : ne rien saisir</w:t>
      </w:r>
    </w:p>
    <w:tbl>
      <w:tblPr>
        <w:tblStyle w:val="Grilledutableau"/>
        <w:tblW w:w="14029" w:type="dxa"/>
        <w:tblLook w:val="04A0" w:firstRow="1" w:lastRow="0" w:firstColumn="1" w:lastColumn="0" w:noHBand="0" w:noVBand="1"/>
      </w:tblPr>
      <w:tblGrid>
        <w:gridCol w:w="8784"/>
        <w:gridCol w:w="5245"/>
      </w:tblGrid>
      <w:tr w:rsidR="0000374D" w14:paraId="551EC180" w14:textId="77777777" w:rsidTr="000074CE">
        <w:tc>
          <w:tcPr>
            <w:tcW w:w="8784" w:type="dxa"/>
          </w:tcPr>
          <w:p w14:paraId="51E9B5BC" w14:textId="26A2E8C9" w:rsidR="0000374D" w:rsidRPr="0000374D" w:rsidRDefault="0000374D" w:rsidP="000074CE">
            <w:pPr>
              <w:rPr>
                <w:rStyle w:val="libelle"/>
              </w:rPr>
            </w:pPr>
            <w:r w:rsidRPr="0000374D">
              <w:rPr>
                <w:rStyle w:val="libelle"/>
              </w:rPr>
              <w:t>Q</w:t>
            </w:r>
            <w:r w:rsidR="0028295B">
              <w:rPr>
                <w:rStyle w:val="libelle"/>
              </w:rPr>
              <w:t>ue veut dire le EE Jakarta EE ?</w:t>
            </w:r>
          </w:p>
          <w:p w14:paraId="25615477" w14:textId="69347B6E" w:rsidR="0000374D" w:rsidRDefault="0028295B" w:rsidP="000074CE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Entity</w:t>
            </w:r>
            <w:proofErr w:type="spellEnd"/>
            <w:r>
              <w:t xml:space="preserve"> Edition</w:t>
            </w:r>
          </w:p>
          <w:p w14:paraId="25489E92" w14:textId="29EF33CA" w:rsidR="0000374D" w:rsidRPr="00053501" w:rsidRDefault="0028295B" w:rsidP="00053501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Entreprise Edition</w:t>
            </w:r>
          </w:p>
          <w:p w14:paraId="5A516092" w14:textId="04D09E36" w:rsidR="0028295B" w:rsidRDefault="00053501" w:rsidP="000074CE">
            <w:pPr>
              <w:pStyle w:val="Paragraphedeliste"/>
              <w:numPr>
                <w:ilvl w:val="0"/>
                <w:numId w:val="2"/>
              </w:numPr>
            </w:pPr>
            <w:r>
              <w:t>Evaluation Edition</w:t>
            </w:r>
          </w:p>
          <w:p w14:paraId="21F22715" w14:textId="277051E2" w:rsidR="0028295B" w:rsidRDefault="00053501" w:rsidP="000074CE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Entity</w:t>
            </w:r>
            <w:proofErr w:type="spellEnd"/>
            <w:r>
              <w:t xml:space="preserve"> Evaluation</w:t>
            </w:r>
          </w:p>
        </w:tc>
        <w:tc>
          <w:tcPr>
            <w:tcW w:w="5245" w:type="dxa"/>
          </w:tcPr>
          <w:p w14:paraId="61D21FE7" w14:textId="74B66D9F" w:rsidR="0000374D" w:rsidRPr="003A4427" w:rsidRDefault="00C34F27" w:rsidP="000074CE">
            <w:pPr>
              <w:rPr>
                <w:smallCaps/>
                <w:color w:val="5A5A5A" w:themeColor="text1" w:themeTint="A5"/>
              </w:rPr>
            </w:pPr>
            <w:r>
              <w:rPr>
                <w:rStyle w:val="Rfrencelgre"/>
              </w:rPr>
              <w:t xml:space="preserve">[module </w:t>
            </w:r>
            <w:r w:rsidR="0028295B">
              <w:rPr>
                <w:rStyle w:val="Rfrencelgre"/>
              </w:rPr>
              <w:t>1</w:t>
            </w:r>
            <w:r>
              <w:rPr>
                <w:rStyle w:val="Rfrencelgre"/>
              </w:rPr>
              <w:t xml:space="preserve">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 w:rsidR="0028295B">
              <w:rPr>
                <w:rStyle w:val="Rfrencelgre"/>
              </w:rPr>
              <w:t xml:space="preserve"> 1</w:t>
            </w:r>
            <w:r w:rsidRPr="00591BD6">
              <w:rPr>
                <w:rStyle w:val="Rfrencelgre"/>
              </w:rPr>
              <w:t>]</w:t>
            </w:r>
          </w:p>
        </w:tc>
      </w:tr>
      <w:tr w:rsidR="0028295B" w14:paraId="0ECCD74F" w14:textId="77777777" w:rsidTr="000074CE">
        <w:tc>
          <w:tcPr>
            <w:tcW w:w="8784" w:type="dxa"/>
          </w:tcPr>
          <w:p w14:paraId="40BA9D77" w14:textId="63C589DA" w:rsidR="00053501" w:rsidRPr="0000374D" w:rsidRDefault="00053501" w:rsidP="00053501">
            <w:pPr>
              <w:rPr>
                <w:rStyle w:val="libelle"/>
              </w:rPr>
            </w:pPr>
            <w:r>
              <w:rPr>
                <w:rStyle w:val="libelle"/>
              </w:rPr>
              <w:t>Avec quel archétype on peut créer un projet Maven Web ?</w:t>
            </w:r>
          </w:p>
          <w:p w14:paraId="4715DA14" w14:textId="57AB85D3" w:rsidR="00DF2BB7" w:rsidRPr="00DF2BB7" w:rsidRDefault="00DF2BB7" w:rsidP="00DF2BB7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proofErr w:type="spellStart"/>
            <w:proofErr w:type="gramStart"/>
            <w:r w:rsidRPr="00DF2BB7">
              <w:rPr>
                <w:highlight w:val="green"/>
              </w:rPr>
              <w:t>maven</w:t>
            </w:r>
            <w:proofErr w:type="gramEnd"/>
            <w:r w:rsidRPr="00DF2BB7">
              <w:rPr>
                <w:highlight w:val="green"/>
              </w:rPr>
              <w:t>-archetype-webapp</w:t>
            </w:r>
            <w:proofErr w:type="spellEnd"/>
          </w:p>
          <w:p w14:paraId="5A591FDF" w14:textId="5F4167D9" w:rsidR="00053501" w:rsidRDefault="00DF2BB7" w:rsidP="00DF2BB7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 w:rsidRPr="00DF2BB7">
              <w:t>maven</w:t>
            </w:r>
            <w:proofErr w:type="gramEnd"/>
            <w:r w:rsidRPr="00DF2BB7">
              <w:t>-archetype-quickstart</w:t>
            </w:r>
            <w:proofErr w:type="spellEnd"/>
          </w:p>
          <w:p w14:paraId="5D103120" w14:textId="0F72C354" w:rsidR="00DF2BB7" w:rsidRDefault="00DF2BB7" w:rsidP="00053501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 w:rsidRPr="00DF2BB7">
              <w:t>maven</w:t>
            </w:r>
            <w:proofErr w:type="spellEnd"/>
            <w:proofErr w:type="gramEnd"/>
            <w:r w:rsidRPr="00DF2BB7">
              <w:t>-</w:t>
            </w:r>
            <w:proofErr w:type="spellStart"/>
            <w:r w:rsidRPr="00DF2BB7">
              <w:t>archetype</w:t>
            </w:r>
            <w:proofErr w:type="spellEnd"/>
            <w:r w:rsidRPr="00DF2BB7">
              <w:t>-web</w:t>
            </w:r>
          </w:p>
          <w:p w14:paraId="47862657" w14:textId="7C47F474" w:rsidR="00DF2BB7" w:rsidRDefault="00DF2BB7" w:rsidP="00053501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 w:rsidRPr="00DF2BB7">
              <w:t>maven</w:t>
            </w:r>
            <w:proofErr w:type="spellEnd"/>
            <w:proofErr w:type="gramEnd"/>
            <w:r w:rsidRPr="00DF2BB7">
              <w:t>-</w:t>
            </w:r>
            <w:proofErr w:type="spellStart"/>
            <w:r w:rsidRPr="00DF2BB7">
              <w:t>archetype</w:t>
            </w:r>
            <w:proofErr w:type="spellEnd"/>
            <w:r>
              <w:t>-app</w:t>
            </w:r>
          </w:p>
          <w:p w14:paraId="424DDA87" w14:textId="05110F4F" w:rsidR="0028295B" w:rsidRPr="0000374D" w:rsidRDefault="0028295B" w:rsidP="00053501">
            <w:pPr>
              <w:rPr>
                <w:rStyle w:val="libelle"/>
              </w:rPr>
            </w:pPr>
          </w:p>
        </w:tc>
        <w:tc>
          <w:tcPr>
            <w:tcW w:w="5245" w:type="dxa"/>
          </w:tcPr>
          <w:p w14:paraId="3FC54AA1" w14:textId="7456F549" w:rsidR="0028295B" w:rsidRDefault="0028295B" w:rsidP="0028295B">
            <w:pPr>
              <w:rPr>
                <w:rStyle w:val="Rfrencelgre"/>
              </w:rPr>
            </w:pPr>
            <w:r>
              <w:rPr>
                <w:rStyle w:val="Rfrencelgre"/>
              </w:rPr>
              <w:t>[module</w:t>
            </w:r>
            <w:r w:rsidR="00DF2BB7">
              <w:rPr>
                <w:rStyle w:val="Rfrencelgre"/>
              </w:rPr>
              <w:t xml:space="preserve"> 1</w:t>
            </w:r>
            <w:r>
              <w:rPr>
                <w:rStyle w:val="Rfrencelgre"/>
              </w:rPr>
              <w:t xml:space="preserve">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 w:rsidR="00DF2BB7">
              <w:rPr>
                <w:rStyle w:val="Rfrencelgre"/>
              </w:rPr>
              <w:t xml:space="preserve"> 2</w:t>
            </w:r>
            <w:r w:rsidRPr="00591BD6">
              <w:rPr>
                <w:rStyle w:val="Rfrencelgre"/>
              </w:rPr>
              <w:t>]</w:t>
            </w:r>
          </w:p>
        </w:tc>
      </w:tr>
      <w:tr w:rsidR="00AB2B82" w14:paraId="5E9D85DB" w14:textId="77777777" w:rsidTr="000074CE">
        <w:tc>
          <w:tcPr>
            <w:tcW w:w="8784" w:type="dxa"/>
          </w:tcPr>
          <w:p w14:paraId="5FC8456A" w14:textId="39AA897B" w:rsidR="00AB2B82" w:rsidRPr="0000374D" w:rsidRDefault="000734EB" w:rsidP="00AB2B82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Quelle est le nom de la variable d’environnement de Java </w:t>
            </w:r>
            <w:r w:rsidR="00AB2B82">
              <w:rPr>
                <w:rStyle w:val="libelle"/>
              </w:rPr>
              <w:t>?</w:t>
            </w:r>
          </w:p>
          <w:p w14:paraId="47DD24BD" w14:textId="4259D2EB" w:rsidR="00AB2B82" w:rsidRDefault="000734EB" w:rsidP="00AB2B82">
            <w:pPr>
              <w:pStyle w:val="Paragraphedeliste"/>
              <w:numPr>
                <w:ilvl w:val="0"/>
                <w:numId w:val="2"/>
              </w:numPr>
            </w:pPr>
            <w:r>
              <w:t>JAVA</w:t>
            </w:r>
          </w:p>
          <w:p w14:paraId="705EAC02" w14:textId="3F2F612A" w:rsidR="000734EB" w:rsidRDefault="000734EB" w:rsidP="00AB2B82">
            <w:pPr>
              <w:pStyle w:val="Paragraphedeliste"/>
              <w:numPr>
                <w:ilvl w:val="0"/>
                <w:numId w:val="2"/>
              </w:numPr>
            </w:pPr>
            <w:r>
              <w:t>JAVAX</w:t>
            </w:r>
          </w:p>
          <w:p w14:paraId="7D4475DA" w14:textId="28EB0713" w:rsidR="000734EB" w:rsidRPr="00DF2BB7" w:rsidRDefault="000734EB" w:rsidP="000734EB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JAVA_HOME</w:t>
            </w:r>
          </w:p>
          <w:p w14:paraId="216AC4D4" w14:textId="43FCBBA2" w:rsidR="00AB2B82" w:rsidRDefault="000734EB" w:rsidP="00AB2B82">
            <w:pPr>
              <w:pStyle w:val="Paragraphedeliste"/>
              <w:numPr>
                <w:ilvl w:val="0"/>
                <w:numId w:val="2"/>
              </w:numPr>
            </w:pPr>
            <w:r>
              <w:t>JAKARTA_HOME</w:t>
            </w:r>
          </w:p>
          <w:p w14:paraId="6BADDA9B" w14:textId="77777777" w:rsidR="00AB2B82" w:rsidRDefault="00AB2B82" w:rsidP="00AB2B82">
            <w:pPr>
              <w:rPr>
                <w:rStyle w:val="libelle"/>
              </w:rPr>
            </w:pPr>
          </w:p>
        </w:tc>
        <w:tc>
          <w:tcPr>
            <w:tcW w:w="5245" w:type="dxa"/>
          </w:tcPr>
          <w:p w14:paraId="07A84CF8" w14:textId="25652DEA" w:rsidR="00AB2B82" w:rsidRDefault="00AB2B82" w:rsidP="00AB2B82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1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3</w:t>
            </w:r>
            <w:r w:rsidRPr="00591BD6">
              <w:rPr>
                <w:rStyle w:val="Rfrencelgre"/>
              </w:rPr>
              <w:t>]</w:t>
            </w:r>
          </w:p>
        </w:tc>
      </w:tr>
      <w:tr w:rsidR="00FF5218" w14:paraId="71F1CEE8" w14:textId="77777777" w:rsidTr="000074CE">
        <w:tc>
          <w:tcPr>
            <w:tcW w:w="8784" w:type="dxa"/>
          </w:tcPr>
          <w:p w14:paraId="15AF1DE4" w14:textId="77777777" w:rsidR="00FF5218" w:rsidRPr="0000374D" w:rsidRDefault="00FF5218" w:rsidP="00FF5218">
            <w:pPr>
              <w:rPr>
                <w:rStyle w:val="libelle"/>
              </w:rPr>
            </w:pPr>
            <w:r>
              <w:rPr>
                <w:rStyle w:val="libelle"/>
              </w:rPr>
              <w:t>Quelle est le nom de la variable d’environnement de Java ?</w:t>
            </w:r>
          </w:p>
          <w:p w14:paraId="7A1A67D3" w14:textId="6BEC62F2" w:rsidR="00FF5218" w:rsidRDefault="00FF5218" w:rsidP="00FF5218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>
              <w:t>start</w:t>
            </w:r>
            <w:r w:rsidR="0008245B">
              <w:t>Up</w:t>
            </w:r>
            <w:proofErr w:type="spellEnd"/>
            <w:proofErr w:type="gramEnd"/>
          </w:p>
          <w:p w14:paraId="620E0C1A" w14:textId="02547CFC" w:rsidR="00FF5218" w:rsidRDefault="00FF5218" w:rsidP="00FF5218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>
              <w:t>startServer</w:t>
            </w:r>
            <w:proofErr w:type="spellEnd"/>
            <w:proofErr w:type="gramEnd"/>
          </w:p>
          <w:p w14:paraId="4FF3246D" w14:textId="683FC2D2" w:rsidR="00FF5218" w:rsidRPr="00DF2BB7" w:rsidRDefault="00FF5218" w:rsidP="00FF5218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proofErr w:type="gramStart"/>
            <w:r w:rsidRPr="00FF5218">
              <w:rPr>
                <w:highlight w:val="green"/>
              </w:rPr>
              <w:t>standalone</w:t>
            </w:r>
            <w:proofErr w:type="gramEnd"/>
          </w:p>
          <w:p w14:paraId="3DC9416A" w14:textId="082FC6CD" w:rsidR="00FF5218" w:rsidRDefault="003529F4" w:rsidP="00FF5218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 w:rsidRPr="003529F4">
              <w:t>launchServer</w:t>
            </w:r>
            <w:proofErr w:type="spellEnd"/>
            <w:proofErr w:type="gramEnd"/>
          </w:p>
          <w:p w14:paraId="3E1F1FA6" w14:textId="77777777" w:rsidR="00FF5218" w:rsidRDefault="00FF5218" w:rsidP="00FF5218">
            <w:pPr>
              <w:rPr>
                <w:rStyle w:val="libelle"/>
              </w:rPr>
            </w:pPr>
          </w:p>
        </w:tc>
        <w:tc>
          <w:tcPr>
            <w:tcW w:w="5245" w:type="dxa"/>
          </w:tcPr>
          <w:p w14:paraId="4B0DF80C" w14:textId="6299747D" w:rsidR="00FF5218" w:rsidRDefault="00FF5218" w:rsidP="00FF5218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1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</w:t>
            </w:r>
            <w:r w:rsidR="0008245B">
              <w:rPr>
                <w:rStyle w:val="Rfrencelgre"/>
              </w:rPr>
              <w:t>4</w:t>
            </w:r>
            <w:r w:rsidRPr="00591BD6">
              <w:rPr>
                <w:rStyle w:val="Rfrencelgre"/>
              </w:rPr>
              <w:t>]</w:t>
            </w:r>
          </w:p>
        </w:tc>
      </w:tr>
      <w:tr w:rsidR="003529F4" w14:paraId="3F6CE9B4" w14:textId="77777777" w:rsidTr="000074CE">
        <w:tc>
          <w:tcPr>
            <w:tcW w:w="8784" w:type="dxa"/>
          </w:tcPr>
          <w:p w14:paraId="2A2FA9BD" w14:textId="3A47218F" w:rsidR="003529F4" w:rsidRPr="0000374D" w:rsidRDefault="00CE2276" w:rsidP="003529F4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Qu’est-ce qu’une Servlet </w:t>
            </w:r>
            <w:r w:rsidR="003529F4">
              <w:rPr>
                <w:rStyle w:val="libelle"/>
              </w:rPr>
              <w:t>?</w:t>
            </w:r>
          </w:p>
          <w:p w14:paraId="018F7435" w14:textId="19A4B1F2" w:rsidR="003529F4" w:rsidRDefault="00CE2276" w:rsidP="003529F4">
            <w:pPr>
              <w:pStyle w:val="Paragraphedeliste"/>
              <w:numPr>
                <w:ilvl w:val="0"/>
                <w:numId w:val="2"/>
              </w:numPr>
            </w:pPr>
            <w:r>
              <w:t xml:space="preserve">Une interface Java avec les méthodes </w:t>
            </w:r>
            <w:proofErr w:type="spellStart"/>
            <w:r>
              <w:t>doGet</w:t>
            </w:r>
            <w:proofErr w:type="spellEnd"/>
            <w:r>
              <w:t xml:space="preserve"> et </w:t>
            </w:r>
            <w:proofErr w:type="spellStart"/>
            <w:r>
              <w:t>doPost</w:t>
            </w:r>
            <w:proofErr w:type="spellEnd"/>
          </w:p>
          <w:p w14:paraId="7769BFBC" w14:textId="5010EE0D" w:rsidR="003529F4" w:rsidRPr="00053501" w:rsidRDefault="00CE2276" w:rsidP="003529F4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 xml:space="preserve">Une classe Java qui hérite de </w:t>
            </w:r>
            <w:proofErr w:type="spellStart"/>
            <w:r>
              <w:rPr>
                <w:highlight w:val="green"/>
              </w:rPr>
              <w:t>HttpServlet</w:t>
            </w:r>
            <w:proofErr w:type="spellEnd"/>
          </w:p>
          <w:p w14:paraId="2EED8F21" w14:textId="3FE9A719" w:rsidR="003529F4" w:rsidRDefault="00117C00" w:rsidP="003529F4">
            <w:pPr>
              <w:pStyle w:val="Paragraphedeliste"/>
              <w:numPr>
                <w:ilvl w:val="0"/>
                <w:numId w:val="2"/>
              </w:numPr>
            </w:pPr>
            <w:r>
              <w:t>Une classe Java qui hérite de http</w:t>
            </w:r>
          </w:p>
          <w:p w14:paraId="7B836C0E" w14:textId="1635BB3E" w:rsidR="003529F4" w:rsidRPr="00117C00" w:rsidRDefault="00117C00" w:rsidP="00117C00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 xml:space="preserve">Une interface Java avec les méthodes </w:t>
            </w:r>
            <w:proofErr w:type="spellStart"/>
            <w:r>
              <w:t>get</w:t>
            </w:r>
            <w:proofErr w:type="spellEnd"/>
            <w:r>
              <w:t xml:space="preserve"> et post</w:t>
            </w:r>
          </w:p>
        </w:tc>
        <w:tc>
          <w:tcPr>
            <w:tcW w:w="5245" w:type="dxa"/>
          </w:tcPr>
          <w:p w14:paraId="7BD542B4" w14:textId="2B07B663" w:rsidR="003529F4" w:rsidRDefault="003529F4" w:rsidP="003529F4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1–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</w:t>
            </w:r>
            <w:r w:rsidR="0008245B">
              <w:rPr>
                <w:rStyle w:val="Rfrencelgre"/>
              </w:rPr>
              <w:t>5</w:t>
            </w:r>
            <w:r w:rsidRPr="00591BD6">
              <w:rPr>
                <w:rStyle w:val="Rfrencelgre"/>
              </w:rPr>
              <w:t>]</w:t>
            </w:r>
          </w:p>
        </w:tc>
      </w:tr>
      <w:tr w:rsidR="00117C00" w14:paraId="3F3E2597" w14:textId="77777777" w:rsidTr="000074CE">
        <w:tc>
          <w:tcPr>
            <w:tcW w:w="8784" w:type="dxa"/>
          </w:tcPr>
          <w:p w14:paraId="29F3FD15" w14:textId="2FC288F4" w:rsidR="00117C00" w:rsidRPr="0000374D" w:rsidRDefault="00117C00" w:rsidP="00117C00">
            <w:pPr>
              <w:rPr>
                <w:rStyle w:val="libelle"/>
              </w:rPr>
            </w:pPr>
            <w:r>
              <w:rPr>
                <w:rStyle w:val="libelle"/>
              </w:rPr>
              <w:t>Qu’est-ce c’est un Bean ?</w:t>
            </w:r>
          </w:p>
          <w:p w14:paraId="1040DA16" w14:textId="617BFDEF" w:rsidR="00117C00" w:rsidRDefault="009C44BE" w:rsidP="00117C00">
            <w:pPr>
              <w:pStyle w:val="Paragraphedeliste"/>
              <w:numPr>
                <w:ilvl w:val="0"/>
                <w:numId w:val="2"/>
              </w:numPr>
            </w:pPr>
            <w:r>
              <w:t>U</w:t>
            </w:r>
            <w:r w:rsidR="00117C00">
              <w:t xml:space="preserve">n Bean </w:t>
            </w:r>
            <w:r>
              <w:t>n’est qu’</w:t>
            </w:r>
            <w:r w:rsidR="00117C00">
              <w:t>un simple classe Java</w:t>
            </w:r>
          </w:p>
          <w:p w14:paraId="22FB2E19" w14:textId="231A575D" w:rsidR="00117C00" w:rsidRDefault="00531352" w:rsidP="00117C00">
            <w:pPr>
              <w:pStyle w:val="Paragraphedeliste"/>
              <w:numPr>
                <w:ilvl w:val="0"/>
                <w:numId w:val="2"/>
              </w:numPr>
            </w:pPr>
            <w:r>
              <w:lastRenderedPageBreak/>
              <w:t>Un</w:t>
            </w:r>
            <w:r w:rsidR="009C44BE">
              <w:t xml:space="preserve"> Bean est une classe Java qui est instancié par un New</w:t>
            </w:r>
          </w:p>
          <w:p w14:paraId="19244017" w14:textId="1CE41C9E" w:rsidR="00117C00" w:rsidRPr="00DF2BB7" w:rsidRDefault="009C44BE" w:rsidP="00117C00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U</w:t>
            </w:r>
            <w:r w:rsidRPr="009C44BE">
              <w:rPr>
                <w:highlight w:val="green"/>
              </w:rPr>
              <w:t>ne classe Java managé par le conteneur Jakarta EE</w:t>
            </w:r>
          </w:p>
          <w:p w14:paraId="1EBB5F04" w14:textId="38492900" w:rsidR="00117C00" w:rsidRDefault="00531352" w:rsidP="00117C00">
            <w:pPr>
              <w:pStyle w:val="Paragraphedeliste"/>
              <w:numPr>
                <w:ilvl w:val="0"/>
                <w:numId w:val="2"/>
              </w:numPr>
            </w:pPr>
            <w:r>
              <w:t>Un Bean est une classe abstraite</w:t>
            </w:r>
          </w:p>
          <w:p w14:paraId="1B803106" w14:textId="77777777" w:rsidR="00117C00" w:rsidRDefault="00117C00" w:rsidP="00117C00">
            <w:pPr>
              <w:rPr>
                <w:rStyle w:val="libelle"/>
              </w:rPr>
            </w:pPr>
          </w:p>
        </w:tc>
        <w:tc>
          <w:tcPr>
            <w:tcW w:w="5245" w:type="dxa"/>
          </w:tcPr>
          <w:p w14:paraId="1FE56AC7" w14:textId="7F0DDEB5" w:rsidR="00117C00" w:rsidRDefault="00117C00" w:rsidP="00117C00">
            <w:pPr>
              <w:rPr>
                <w:rStyle w:val="Rfrencelgre"/>
              </w:rPr>
            </w:pPr>
            <w:r>
              <w:rPr>
                <w:rStyle w:val="Rfrencelgre"/>
              </w:rPr>
              <w:lastRenderedPageBreak/>
              <w:t xml:space="preserve">[module 2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1</w:t>
            </w:r>
            <w:r w:rsidRPr="00591BD6">
              <w:rPr>
                <w:rStyle w:val="Rfrencelgre"/>
              </w:rPr>
              <w:t>]</w:t>
            </w:r>
          </w:p>
        </w:tc>
      </w:tr>
      <w:tr w:rsidR="00531352" w14:paraId="369FA978" w14:textId="77777777" w:rsidTr="000074CE">
        <w:tc>
          <w:tcPr>
            <w:tcW w:w="8784" w:type="dxa"/>
          </w:tcPr>
          <w:p w14:paraId="0C560A39" w14:textId="643C8591" w:rsidR="00531352" w:rsidRPr="0000374D" w:rsidRDefault="00531352" w:rsidP="00531352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Qu’est-ce qu’un </w:t>
            </w:r>
            <w:proofErr w:type="spellStart"/>
            <w:r>
              <w:rPr>
                <w:rStyle w:val="libelle"/>
              </w:rPr>
              <w:t>entity</w:t>
            </w:r>
            <w:proofErr w:type="spellEnd"/>
            <w:r>
              <w:rPr>
                <w:rStyle w:val="libelle"/>
              </w:rPr>
              <w:t xml:space="preserve"> Bean ?</w:t>
            </w:r>
          </w:p>
          <w:p w14:paraId="5BD2D817" w14:textId="6F2DF409" w:rsidR="00531352" w:rsidRDefault="00531352" w:rsidP="00531352">
            <w:pPr>
              <w:pStyle w:val="Paragraphedeliste"/>
              <w:numPr>
                <w:ilvl w:val="0"/>
                <w:numId w:val="2"/>
              </w:numPr>
            </w:pPr>
            <w:r>
              <w:t xml:space="preserve">Une interface Java avec un méthode </w:t>
            </w:r>
            <w:proofErr w:type="spellStart"/>
            <w:r>
              <w:t>save</w:t>
            </w:r>
            <w:proofErr w:type="spellEnd"/>
          </w:p>
          <w:p w14:paraId="42B8CAB7" w14:textId="07811127" w:rsidR="00531352" w:rsidRPr="00053501" w:rsidRDefault="009F5082" w:rsidP="00531352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 xml:space="preserve">Une classe managée par </w:t>
            </w:r>
            <w:proofErr w:type="spellStart"/>
            <w:r>
              <w:rPr>
                <w:highlight w:val="green"/>
              </w:rPr>
              <w:t>EntityManager</w:t>
            </w:r>
            <w:proofErr w:type="spellEnd"/>
          </w:p>
          <w:p w14:paraId="46459896" w14:textId="6E271E7B" w:rsidR="00531352" w:rsidRDefault="00531352" w:rsidP="00531352">
            <w:pPr>
              <w:pStyle w:val="Paragraphedeliste"/>
              <w:numPr>
                <w:ilvl w:val="0"/>
                <w:numId w:val="2"/>
              </w:numPr>
            </w:pPr>
            <w:r>
              <w:t>U</w:t>
            </w:r>
            <w:r w:rsidR="009F5082">
              <w:t>n simple POJO</w:t>
            </w:r>
          </w:p>
          <w:p w14:paraId="4092FF28" w14:textId="09C4FD0E" w:rsidR="00531352" w:rsidRPr="009F5082" w:rsidRDefault="009F5082" w:rsidP="00531352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 xml:space="preserve">Une classe qui implémente </w:t>
            </w:r>
            <w:proofErr w:type="spellStart"/>
            <w:r w:rsidRPr="009F5082">
              <w:t>Serializable</w:t>
            </w:r>
            <w:proofErr w:type="spellEnd"/>
          </w:p>
        </w:tc>
        <w:tc>
          <w:tcPr>
            <w:tcW w:w="5245" w:type="dxa"/>
          </w:tcPr>
          <w:p w14:paraId="62537440" w14:textId="7843D5E1" w:rsidR="00531352" w:rsidRDefault="00531352" w:rsidP="00531352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2–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2</w:t>
            </w:r>
            <w:r w:rsidRPr="00591BD6">
              <w:rPr>
                <w:rStyle w:val="Rfrencelgre"/>
              </w:rPr>
              <w:t>]</w:t>
            </w:r>
          </w:p>
        </w:tc>
      </w:tr>
      <w:tr w:rsidR="009F5082" w14:paraId="71514EE9" w14:textId="77777777" w:rsidTr="000074CE">
        <w:tc>
          <w:tcPr>
            <w:tcW w:w="8784" w:type="dxa"/>
          </w:tcPr>
          <w:p w14:paraId="15EDAE59" w14:textId="242E0B64" w:rsidR="009F5082" w:rsidRPr="0000374D" w:rsidRDefault="0088647F" w:rsidP="009F5082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Le cycle de vie d’un </w:t>
            </w:r>
            <w:r w:rsidR="009F5082">
              <w:rPr>
                <w:rStyle w:val="libelle"/>
              </w:rPr>
              <w:t>Bean</w:t>
            </w:r>
            <w:r>
              <w:rPr>
                <w:rStyle w:val="libelle"/>
              </w:rPr>
              <w:t xml:space="preserve"> va de :</w:t>
            </w:r>
          </w:p>
          <w:p w14:paraId="5A46517D" w14:textId="6B513E2F" w:rsidR="009F5082" w:rsidRDefault="0088647F" w:rsidP="009F5082">
            <w:pPr>
              <w:pStyle w:val="Paragraphedeliste"/>
              <w:numPr>
                <w:ilvl w:val="0"/>
                <w:numId w:val="2"/>
              </w:numPr>
            </w:pPr>
            <w:r>
              <w:t>Sa création à sa mise en service</w:t>
            </w:r>
          </w:p>
          <w:p w14:paraId="56B11B59" w14:textId="062133D1" w:rsidR="009F5082" w:rsidRDefault="0088647F" w:rsidP="009F5082">
            <w:pPr>
              <w:pStyle w:val="Paragraphedeliste"/>
              <w:numPr>
                <w:ilvl w:val="0"/>
                <w:numId w:val="2"/>
              </w:numPr>
            </w:pPr>
            <w:r>
              <w:t>Sa mise en service à sa destruction</w:t>
            </w:r>
          </w:p>
          <w:p w14:paraId="63731799" w14:textId="4F633FBF" w:rsidR="009F5082" w:rsidRPr="00DF2BB7" w:rsidRDefault="0088647F" w:rsidP="009F5082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Son instanciation à sa destruction</w:t>
            </w:r>
          </w:p>
          <w:p w14:paraId="6B86DE57" w14:textId="6A634547" w:rsidR="009F5082" w:rsidRDefault="0088647F" w:rsidP="0088647F">
            <w:pPr>
              <w:pStyle w:val="Paragraphedeliste"/>
              <w:numPr>
                <w:ilvl w:val="0"/>
                <w:numId w:val="2"/>
              </w:numPr>
              <w:rPr>
                <w:rStyle w:val="libelle"/>
              </w:rPr>
            </w:pPr>
            <w:r>
              <w:t>Sa création</w:t>
            </w:r>
            <w:r w:rsidR="009F5082">
              <w:t xml:space="preserve"> </w:t>
            </w:r>
            <w:r>
              <w:t>à sa mise en service</w:t>
            </w:r>
          </w:p>
        </w:tc>
        <w:tc>
          <w:tcPr>
            <w:tcW w:w="5245" w:type="dxa"/>
          </w:tcPr>
          <w:p w14:paraId="300CACE3" w14:textId="22339810" w:rsidR="009F5082" w:rsidRDefault="009F5082" w:rsidP="009F5082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2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3</w:t>
            </w:r>
            <w:r w:rsidRPr="00591BD6">
              <w:rPr>
                <w:rStyle w:val="Rfrencelgre"/>
              </w:rPr>
              <w:t>]</w:t>
            </w:r>
          </w:p>
        </w:tc>
      </w:tr>
      <w:tr w:rsidR="00CB3A80" w14:paraId="4E75C779" w14:textId="77777777" w:rsidTr="000074CE">
        <w:tc>
          <w:tcPr>
            <w:tcW w:w="8784" w:type="dxa"/>
          </w:tcPr>
          <w:p w14:paraId="6B7729F2" w14:textId="0071149B" w:rsidR="00CB3A80" w:rsidRPr="0000374D" w:rsidRDefault="00CB3A80" w:rsidP="00CB3A80">
            <w:pPr>
              <w:rPr>
                <w:rStyle w:val="libelle"/>
              </w:rPr>
            </w:pPr>
            <w:r>
              <w:rPr>
                <w:rStyle w:val="libelle"/>
              </w:rPr>
              <w:t>L’injection de Bean se fait :</w:t>
            </w:r>
          </w:p>
          <w:p w14:paraId="5591285E" w14:textId="6EF06D81" w:rsidR="00CB3A80" w:rsidRDefault="00CB3A80" w:rsidP="00CB3A80">
            <w:pPr>
              <w:pStyle w:val="Paragraphedeliste"/>
              <w:numPr>
                <w:ilvl w:val="0"/>
                <w:numId w:val="2"/>
              </w:numPr>
            </w:pPr>
            <w:r>
              <w:t>Par l’annotation @Injection</w:t>
            </w:r>
          </w:p>
          <w:p w14:paraId="3CC676F0" w14:textId="44E1ED73" w:rsidR="00CB3A80" w:rsidRPr="00CB3A80" w:rsidRDefault="00CB3A80" w:rsidP="00CB3A80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 w:rsidRPr="00CB3A80">
              <w:rPr>
                <w:highlight w:val="green"/>
              </w:rPr>
              <w:t>Par l’annotation @Inject</w:t>
            </w:r>
          </w:p>
          <w:p w14:paraId="24CDB865" w14:textId="602B9177" w:rsidR="00CB3A80" w:rsidRDefault="00FB0EAA" w:rsidP="00CB3A80">
            <w:pPr>
              <w:pStyle w:val="Paragraphedeliste"/>
              <w:numPr>
                <w:ilvl w:val="0"/>
                <w:numId w:val="2"/>
              </w:numPr>
            </w:pPr>
            <w:r>
              <w:t>Par l’annotation @BeanInjection</w:t>
            </w:r>
          </w:p>
          <w:p w14:paraId="4C355F68" w14:textId="45C086E1" w:rsidR="00CB3A80" w:rsidRPr="00FB0EAA" w:rsidRDefault="00FB0EAA" w:rsidP="00FB0EAA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>Par l’annotation @BeanInject</w:t>
            </w:r>
          </w:p>
        </w:tc>
        <w:tc>
          <w:tcPr>
            <w:tcW w:w="5245" w:type="dxa"/>
          </w:tcPr>
          <w:p w14:paraId="369A09C6" w14:textId="47FDE7AB" w:rsidR="00CB3A80" w:rsidRDefault="00CB3A80" w:rsidP="00CB3A80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2–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</w:t>
            </w:r>
            <w:r w:rsidR="00FB0EAA">
              <w:rPr>
                <w:rStyle w:val="Rfrencelgre"/>
              </w:rPr>
              <w:t>4</w:t>
            </w:r>
            <w:r w:rsidRPr="00591BD6">
              <w:rPr>
                <w:rStyle w:val="Rfrencelgre"/>
              </w:rPr>
              <w:t>]</w:t>
            </w:r>
          </w:p>
        </w:tc>
      </w:tr>
      <w:tr w:rsidR="00FB0EAA" w14:paraId="51C1276F" w14:textId="77777777" w:rsidTr="000074CE">
        <w:tc>
          <w:tcPr>
            <w:tcW w:w="8784" w:type="dxa"/>
          </w:tcPr>
          <w:p w14:paraId="71265350" w14:textId="28A83D83" w:rsidR="00FB0EAA" w:rsidRPr="0000374D" w:rsidRDefault="00FB0EAA" w:rsidP="00FB0EAA">
            <w:pPr>
              <w:rPr>
                <w:rStyle w:val="libelle"/>
              </w:rPr>
            </w:pPr>
            <w:r>
              <w:rPr>
                <w:rStyle w:val="libelle"/>
              </w:rPr>
              <w:t>Le fichier persistence.xml sert à :</w:t>
            </w:r>
          </w:p>
          <w:p w14:paraId="665723F7" w14:textId="1C9EEB55" w:rsidR="00FB0EAA" w:rsidRDefault="00FB0EAA" w:rsidP="00FB0EAA">
            <w:pPr>
              <w:pStyle w:val="Paragraphedeliste"/>
              <w:numPr>
                <w:ilvl w:val="0"/>
                <w:numId w:val="2"/>
              </w:numPr>
            </w:pPr>
            <w:r>
              <w:t>Créer des Beans</w:t>
            </w:r>
          </w:p>
          <w:p w14:paraId="380B96F8" w14:textId="5015EC42" w:rsidR="00FB0EAA" w:rsidRDefault="00751104" w:rsidP="00FB0EAA">
            <w:pPr>
              <w:pStyle w:val="Paragraphedeliste"/>
              <w:numPr>
                <w:ilvl w:val="0"/>
                <w:numId w:val="2"/>
              </w:numPr>
            </w:pPr>
            <w:r>
              <w:t>Configurer des Beans</w:t>
            </w:r>
          </w:p>
          <w:p w14:paraId="7859484D" w14:textId="223860E4" w:rsidR="00751104" w:rsidRDefault="00751104" w:rsidP="00FB0EAA">
            <w:pPr>
              <w:pStyle w:val="Paragraphedeliste"/>
              <w:numPr>
                <w:ilvl w:val="0"/>
                <w:numId w:val="2"/>
              </w:numPr>
            </w:pPr>
            <w:r>
              <w:t xml:space="preserve">Créer un </w:t>
            </w:r>
            <w:proofErr w:type="spellStart"/>
            <w:r>
              <w:t>DataSource</w:t>
            </w:r>
            <w:proofErr w:type="spellEnd"/>
          </w:p>
          <w:p w14:paraId="501DE7FB" w14:textId="6B8E85D6" w:rsidR="00FB0EAA" w:rsidRPr="00751104" w:rsidRDefault="00751104" w:rsidP="00FB0EAA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  <w:highlight w:val="green"/>
              </w:rPr>
            </w:pPr>
            <w:r>
              <w:rPr>
                <w:highlight w:val="green"/>
              </w:rPr>
              <w:t xml:space="preserve">Configurer une unité de </w:t>
            </w:r>
            <w:proofErr w:type="spellStart"/>
            <w:r>
              <w:rPr>
                <w:highlight w:val="green"/>
              </w:rPr>
              <w:t>Persistence</w:t>
            </w:r>
            <w:proofErr w:type="spellEnd"/>
          </w:p>
        </w:tc>
        <w:tc>
          <w:tcPr>
            <w:tcW w:w="5245" w:type="dxa"/>
          </w:tcPr>
          <w:p w14:paraId="26597A9A" w14:textId="12B208ED" w:rsidR="00FB0EAA" w:rsidRDefault="00FB0EAA" w:rsidP="00FB0EAA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3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1</w:t>
            </w:r>
            <w:r w:rsidRPr="00591BD6">
              <w:rPr>
                <w:rStyle w:val="Rfrencelgre"/>
              </w:rPr>
              <w:t>]</w:t>
            </w:r>
          </w:p>
        </w:tc>
      </w:tr>
      <w:tr w:rsidR="00751104" w14:paraId="67452B5F" w14:textId="77777777" w:rsidTr="000074CE">
        <w:tc>
          <w:tcPr>
            <w:tcW w:w="8784" w:type="dxa"/>
          </w:tcPr>
          <w:p w14:paraId="322F05B3" w14:textId="3E96F387" w:rsidR="00751104" w:rsidRPr="0000374D" w:rsidRDefault="00751104" w:rsidP="00751104">
            <w:pPr>
              <w:rPr>
                <w:rStyle w:val="libelle"/>
              </w:rPr>
            </w:pPr>
            <w:r>
              <w:rPr>
                <w:rStyle w:val="libelle"/>
              </w:rPr>
              <w:t>Quelle est l’annotation principale pour créer une entité JPA ?</w:t>
            </w:r>
          </w:p>
          <w:p w14:paraId="50FA6C2F" w14:textId="2ADC5865" w:rsidR="00751104" w:rsidRDefault="00751104" w:rsidP="00751104">
            <w:pPr>
              <w:pStyle w:val="Paragraphedeliste"/>
              <w:numPr>
                <w:ilvl w:val="0"/>
                <w:numId w:val="2"/>
              </w:numPr>
            </w:pPr>
            <w:r>
              <w:t>@Table</w:t>
            </w:r>
          </w:p>
          <w:p w14:paraId="32151DD8" w14:textId="77727C6E" w:rsidR="00751104" w:rsidRPr="00053501" w:rsidRDefault="00751104" w:rsidP="00751104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@Entity</w:t>
            </w:r>
          </w:p>
          <w:p w14:paraId="6F26A7FB" w14:textId="6D7D0758" w:rsidR="00751104" w:rsidRDefault="00751104" w:rsidP="00751104">
            <w:pPr>
              <w:pStyle w:val="Paragraphedeliste"/>
              <w:numPr>
                <w:ilvl w:val="0"/>
                <w:numId w:val="2"/>
              </w:numPr>
            </w:pPr>
            <w:r>
              <w:t>@Bean</w:t>
            </w:r>
          </w:p>
          <w:p w14:paraId="54BC3387" w14:textId="6F8D791C" w:rsidR="00751104" w:rsidRPr="00751104" w:rsidRDefault="00751104" w:rsidP="00751104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>@EntityBean</w:t>
            </w:r>
          </w:p>
        </w:tc>
        <w:tc>
          <w:tcPr>
            <w:tcW w:w="5245" w:type="dxa"/>
          </w:tcPr>
          <w:p w14:paraId="5311A71F" w14:textId="6FC28E79" w:rsidR="00751104" w:rsidRDefault="00751104" w:rsidP="00751104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3–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2</w:t>
            </w:r>
            <w:r w:rsidRPr="00591BD6">
              <w:rPr>
                <w:rStyle w:val="Rfrencelgre"/>
              </w:rPr>
              <w:t>]</w:t>
            </w:r>
          </w:p>
        </w:tc>
      </w:tr>
      <w:tr w:rsidR="00751104" w14:paraId="0E55BDD7" w14:textId="77777777" w:rsidTr="000074CE">
        <w:tc>
          <w:tcPr>
            <w:tcW w:w="8784" w:type="dxa"/>
          </w:tcPr>
          <w:p w14:paraId="479BCF24" w14:textId="29034DEB" w:rsidR="00751104" w:rsidRPr="0000374D" w:rsidRDefault="00751104" w:rsidP="00751104">
            <w:pPr>
              <w:rPr>
                <w:rStyle w:val="libelle"/>
              </w:rPr>
            </w:pPr>
            <w:r>
              <w:rPr>
                <w:rStyle w:val="libelle"/>
              </w:rPr>
              <w:t>Quelle est l</w:t>
            </w:r>
            <w:r w:rsidR="0067627F">
              <w:rPr>
                <w:rStyle w:val="libelle"/>
              </w:rPr>
              <w:t>a méthode</w:t>
            </w:r>
            <w:r w:rsidR="00E565CF">
              <w:rPr>
                <w:rStyle w:val="libelle"/>
              </w:rPr>
              <w:t xml:space="preserve"> </w:t>
            </w:r>
            <w:proofErr w:type="spellStart"/>
            <w:r w:rsidR="00E565CF">
              <w:rPr>
                <w:rStyle w:val="libelle"/>
              </w:rPr>
              <w:t>EntityManager</w:t>
            </w:r>
            <w:proofErr w:type="spellEnd"/>
            <w:r w:rsidR="00E565CF">
              <w:rPr>
                <w:rStyle w:val="libelle"/>
              </w:rPr>
              <w:t xml:space="preserve"> pour </w:t>
            </w:r>
            <w:r>
              <w:rPr>
                <w:rStyle w:val="libelle"/>
              </w:rPr>
              <w:t>créer une entité JPA ?</w:t>
            </w:r>
          </w:p>
          <w:p w14:paraId="3F667C8F" w14:textId="13145311" w:rsidR="00751104" w:rsidRDefault="00E565CF" w:rsidP="00751104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>
              <w:t>em.save</w:t>
            </w:r>
            <w:proofErr w:type="spellEnd"/>
            <w:proofErr w:type="gramEnd"/>
          </w:p>
          <w:p w14:paraId="47D211FE" w14:textId="203C98B1" w:rsidR="00E565CF" w:rsidRDefault="00E565CF" w:rsidP="00751104">
            <w:pPr>
              <w:pStyle w:val="Paragraphedeliste"/>
              <w:numPr>
                <w:ilvl w:val="0"/>
                <w:numId w:val="2"/>
              </w:numPr>
            </w:pPr>
            <w:proofErr w:type="spellStart"/>
            <w:proofErr w:type="gramStart"/>
            <w:r>
              <w:t>em.saveOrUpdate</w:t>
            </w:r>
            <w:proofErr w:type="spellEnd"/>
            <w:proofErr w:type="gramEnd"/>
          </w:p>
          <w:p w14:paraId="59C543AD" w14:textId="1669E3EC" w:rsidR="00751104" w:rsidRPr="00053501" w:rsidRDefault="00E565CF" w:rsidP="00751104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proofErr w:type="spellStart"/>
            <w:proofErr w:type="gramStart"/>
            <w:r>
              <w:rPr>
                <w:highlight w:val="green"/>
              </w:rPr>
              <w:t>em.persist</w:t>
            </w:r>
            <w:proofErr w:type="spellEnd"/>
            <w:proofErr w:type="gramEnd"/>
          </w:p>
          <w:p w14:paraId="2BE7CA82" w14:textId="6408507D" w:rsidR="00751104" w:rsidRPr="00E565CF" w:rsidRDefault="00E565CF" w:rsidP="00751104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proofErr w:type="spellStart"/>
            <w:proofErr w:type="gramStart"/>
            <w:r>
              <w:t>em.insert</w:t>
            </w:r>
            <w:proofErr w:type="spellEnd"/>
            <w:proofErr w:type="gramEnd"/>
          </w:p>
        </w:tc>
        <w:tc>
          <w:tcPr>
            <w:tcW w:w="5245" w:type="dxa"/>
          </w:tcPr>
          <w:p w14:paraId="7650A1A2" w14:textId="2E8981EA" w:rsidR="00751104" w:rsidRDefault="00751104" w:rsidP="00751104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3–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3</w:t>
            </w:r>
            <w:r w:rsidRPr="00591BD6">
              <w:rPr>
                <w:rStyle w:val="Rfrencelgre"/>
              </w:rPr>
              <w:t>]</w:t>
            </w:r>
          </w:p>
        </w:tc>
      </w:tr>
      <w:tr w:rsidR="00E565CF" w14:paraId="64D32E85" w14:textId="77777777" w:rsidTr="000074CE">
        <w:tc>
          <w:tcPr>
            <w:tcW w:w="8784" w:type="dxa"/>
          </w:tcPr>
          <w:p w14:paraId="0A495B64" w14:textId="5E00AE12" w:rsidR="00E565CF" w:rsidRPr="0000374D" w:rsidRDefault="00E565CF" w:rsidP="00E565CF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Quelle est </w:t>
            </w:r>
            <w:r w:rsidR="00AB4BA3">
              <w:rPr>
                <w:rStyle w:val="libelle"/>
              </w:rPr>
              <w:t xml:space="preserve">l’annotation qui permet de gérer les transactions </w:t>
            </w:r>
            <w:r>
              <w:rPr>
                <w:rStyle w:val="libelle"/>
              </w:rPr>
              <w:t>JPA ?</w:t>
            </w:r>
          </w:p>
          <w:p w14:paraId="3FDB9F01" w14:textId="46CB9D11" w:rsidR="00AB4BA3" w:rsidRPr="00053501" w:rsidRDefault="00AB4BA3" w:rsidP="00AB4BA3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 w:rsidRPr="00AB4BA3">
              <w:rPr>
                <w:highlight w:val="green"/>
              </w:rPr>
              <w:t>@TransactionAttribute</w:t>
            </w:r>
          </w:p>
          <w:p w14:paraId="316BD177" w14:textId="159057DE" w:rsidR="00E565CF" w:rsidRDefault="00AB4BA3" w:rsidP="00AB4BA3">
            <w:pPr>
              <w:pStyle w:val="Paragraphedeliste"/>
              <w:numPr>
                <w:ilvl w:val="0"/>
                <w:numId w:val="2"/>
              </w:numPr>
            </w:pPr>
            <w:r w:rsidRPr="00AB4BA3">
              <w:t>@Transaction</w:t>
            </w:r>
            <w:r>
              <w:t>Manager</w:t>
            </w:r>
          </w:p>
          <w:p w14:paraId="70E7C359" w14:textId="464D24B2" w:rsidR="00AB4BA3" w:rsidRDefault="00AB4BA3" w:rsidP="00E565CF">
            <w:pPr>
              <w:pStyle w:val="Paragraphedeliste"/>
              <w:numPr>
                <w:ilvl w:val="0"/>
                <w:numId w:val="2"/>
              </w:numPr>
            </w:pPr>
            <w:r w:rsidRPr="00AB4BA3">
              <w:lastRenderedPageBreak/>
              <w:t>@Transaction</w:t>
            </w:r>
          </w:p>
          <w:p w14:paraId="0EE7075D" w14:textId="5AA17E94" w:rsidR="00E565CF" w:rsidRPr="00AB4BA3" w:rsidRDefault="00AB4BA3" w:rsidP="00AB4BA3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 w:rsidRPr="00AB4BA3">
              <w:t>@Transaction</w:t>
            </w:r>
            <w:r>
              <w:t>Type</w:t>
            </w:r>
          </w:p>
        </w:tc>
        <w:tc>
          <w:tcPr>
            <w:tcW w:w="5245" w:type="dxa"/>
          </w:tcPr>
          <w:p w14:paraId="50123049" w14:textId="09A75064" w:rsidR="00E565CF" w:rsidRDefault="00E565CF" w:rsidP="00E565CF">
            <w:pPr>
              <w:rPr>
                <w:rStyle w:val="Rfrencelgre"/>
              </w:rPr>
            </w:pPr>
            <w:r>
              <w:rPr>
                <w:rStyle w:val="Rfrencelgre"/>
              </w:rPr>
              <w:lastRenderedPageBreak/>
              <w:t xml:space="preserve">[module 3–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4</w:t>
            </w:r>
            <w:r w:rsidRPr="00591BD6">
              <w:rPr>
                <w:rStyle w:val="Rfrencelgre"/>
              </w:rPr>
              <w:t>]</w:t>
            </w:r>
          </w:p>
        </w:tc>
      </w:tr>
      <w:tr w:rsidR="007D08B4" w14:paraId="37E9EE46" w14:textId="77777777" w:rsidTr="000074CE">
        <w:tc>
          <w:tcPr>
            <w:tcW w:w="8784" w:type="dxa"/>
          </w:tcPr>
          <w:p w14:paraId="10185AA5" w14:textId="3B717EFE" w:rsidR="007D08B4" w:rsidRPr="0000374D" w:rsidRDefault="00255F8F" w:rsidP="007D08B4">
            <w:pPr>
              <w:rPr>
                <w:rStyle w:val="libelle"/>
              </w:rPr>
            </w:pPr>
            <w:r>
              <w:rPr>
                <w:rStyle w:val="libelle"/>
              </w:rPr>
              <w:t>Dans un servlet on peut injecter un service avec l’annotation</w:t>
            </w:r>
            <w:r w:rsidR="007D08B4">
              <w:rPr>
                <w:rStyle w:val="libelle"/>
              </w:rPr>
              <w:t xml:space="preserve"> :</w:t>
            </w:r>
          </w:p>
          <w:p w14:paraId="115A1767" w14:textId="1A44A5FB" w:rsidR="007D08B4" w:rsidRDefault="00255F8F" w:rsidP="007D08B4">
            <w:pPr>
              <w:pStyle w:val="Paragraphedeliste"/>
              <w:numPr>
                <w:ilvl w:val="0"/>
                <w:numId w:val="2"/>
              </w:numPr>
            </w:pPr>
            <w:r>
              <w:t>@Bean</w:t>
            </w:r>
          </w:p>
          <w:p w14:paraId="313F6C5D" w14:textId="7BB373A0" w:rsidR="00255F8F" w:rsidRPr="00255F8F" w:rsidRDefault="00255F8F" w:rsidP="00255F8F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@EJB</w:t>
            </w:r>
          </w:p>
          <w:p w14:paraId="48408B61" w14:textId="39944D09" w:rsidR="007D08B4" w:rsidRDefault="00255F8F" w:rsidP="007D08B4">
            <w:pPr>
              <w:pStyle w:val="Paragraphedeliste"/>
              <w:numPr>
                <w:ilvl w:val="0"/>
                <w:numId w:val="2"/>
              </w:numPr>
            </w:pPr>
            <w:r>
              <w:t>@</w:t>
            </w:r>
            <w:r w:rsidR="00BA111A">
              <w:t>Service</w:t>
            </w:r>
          </w:p>
          <w:p w14:paraId="454FADB5" w14:textId="28A2C9E6" w:rsidR="007D08B4" w:rsidRPr="00BA111A" w:rsidRDefault="00BA111A" w:rsidP="007D08B4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>@Data</w:t>
            </w:r>
          </w:p>
        </w:tc>
        <w:tc>
          <w:tcPr>
            <w:tcW w:w="5245" w:type="dxa"/>
          </w:tcPr>
          <w:p w14:paraId="1CC7CC00" w14:textId="2A58230F" w:rsidR="007D08B4" w:rsidRDefault="007D08B4" w:rsidP="007D08B4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3 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5</w:t>
            </w:r>
            <w:r w:rsidRPr="00591BD6">
              <w:rPr>
                <w:rStyle w:val="Rfrencelgre"/>
              </w:rPr>
              <w:t>]</w:t>
            </w:r>
          </w:p>
        </w:tc>
      </w:tr>
      <w:tr w:rsidR="00BA111A" w14:paraId="004FFA4E" w14:textId="77777777" w:rsidTr="000074CE">
        <w:tc>
          <w:tcPr>
            <w:tcW w:w="8784" w:type="dxa"/>
          </w:tcPr>
          <w:p w14:paraId="1097C489" w14:textId="7D00ACEE" w:rsidR="00BA111A" w:rsidRPr="0000374D" w:rsidRDefault="00BA111A" w:rsidP="00BA111A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La relation </w:t>
            </w:r>
            <w:proofErr w:type="spellStart"/>
            <w:r>
              <w:rPr>
                <w:rStyle w:val="libelle"/>
              </w:rPr>
              <w:t>OneToMany</w:t>
            </w:r>
            <w:proofErr w:type="spellEnd"/>
            <w:r>
              <w:rPr>
                <w:rStyle w:val="libelle"/>
              </w:rPr>
              <w:t xml:space="preserve"> entre une </w:t>
            </w:r>
            <w:r w:rsidR="00873277">
              <w:rPr>
                <w:rStyle w:val="libelle"/>
              </w:rPr>
              <w:t xml:space="preserve">classe Person et une classe </w:t>
            </w:r>
            <w:proofErr w:type="spellStart"/>
            <w:r w:rsidR="00873277">
              <w:rPr>
                <w:rStyle w:val="libelle"/>
              </w:rPr>
              <w:t>Address</w:t>
            </w:r>
            <w:proofErr w:type="spellEnd"/>
            <w:r w:rsidR="00873277">
              <w:rPr>
                <w:rStyle w:val="libelle"/>
              </w:rPr>
              <w:t xml:space="preserve"> </w:t>
            </w:r>
            <w:r>
              <w:rPr>
                <w:rStyle w:val="libelle"/>
              </w:rPr>
              <w:t>veut dire :</w:t>
            </w:r>
          </w:p>
          <w:p w14:paraId="295B7744" w14:textId="78601DBA" w:rsidR="00BA111A" w:rsidRDefault="00873277" w:rsidP="00BA111A">
            <w:pPr>
              <w:pStyle w:val="Paragraphedeliste"/>
              <w:numPr>
                <w:ilvl w:val="0"/>
                <w:numId w:val="2"/>
              </w:numPr>
            </w:pPr>
            <w:r>
              <w:t>Une personne peut avoir 2 adresses ou plus</w:t>
            </w:r>
          </w:p>
          <w:p w14:paraId="34FB27B9" w14:textId="6E47EDB2" w:rsidR="00BA111A" w:rsidRDefault="00873277" w:rsidP="00BA111A">
            <w:pPr>
              <w:pStyle w:val="Paragraphedeliste"/>
              <w:numPr>
                <w:ilvl w:val="0"/>
                <w:numId w:val="2"/>
              </w:numPr>
            </w:pPr>
            <w:r>
              <w:t>Plusieurs personnes peuvent avoir la même adresse</w:t>
            </w:r>
          </w:p>
          <w:p w14:paraId="222FAAA4" w14:textId="14F1F4CC" w:rsidR="00BA111A" w:rsidRDefault="00436AE5" w:rsidP="00BA111A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Une personne peut avoir plusieurs adresses</w:t>
            </w:r>
          </w:p>
          <w:p w14:paraId="531093E0" w14:textId="36E5FA7D" w:rsidR="00BA111A" w:rsidRPr="00436AE5" w:rsidRDefault="00436AE5" w:rsidP="00BA111A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>Une adresse peut être affecté à plusieurs personnes</w:t>
            </w:r>
          </w:p>
        </w:tc>
        <w:tc>
          <w:tcPr>
            <w:tcW w:w="5245" w:type="dxa"/>
          </w:tcPr>
          <w:p w14:paraId="3E05D1D7" w14:textId="718B65EC" w:rsidR="00BA111A" w:rsidRDefault="00BA111A" w:rsidP="00BA111A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3–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6</w:t>
            </w:r>
            <w:r w:rsidRPr="00591BD6">
              <w:rPr>
                <w:rStyle w:val="Rfrencelgre"/>
              </w:rPr>
              <w:t>]</w:t>
            </w:r>
          </w:p>
        </w:tc>
      </w:tr>
      <w:tr w:rsidR="00436AE5" w14:paraId="5190CE24" w14:textId="77777777" w:rsidTr="000074CE">
        <w:tc>
          <w:tcPr>
            <w:tcW w:w="8784" w:type="dxa"/>
          </w:tcPr>
          <w:p w14:paraId="0AA92766" w14:textId="4D48FEF4" w:rsidR="00436AE5" w:rsidRPr="0000374D" w:rsidRDefault="00436AE5" w:rsidP="00436AE5">
            <w:pPr>
              <w:rPr>
                <w:rStyle w:val="libelle"/>
              </w:rPr>
            </w:pPr>
            <w:r>
              <w:rPr>
                <w:rStyle w:val="libelle"/>
              </w:rPr>
              <w:t>Le terme JPQL veut dire :</w:t>
            </w:r>
          </w:p>
          <w:p w14:paraId="1788E5C5" w14:textId="7AA63195" w:rsidR="00436AE5" w:rsidRPr="00436AE5" w:rsidRDefault="00436AE5" w:rsidP="00436AE5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 w:rsidRPr="00436AE5">
              <w:rPr>
                <w:highlight w:val="green"/>
              </w:rPr>
              <w:t xml:space="preserve">Java </w:t>
            </w:r>
            <w:proofErr w:type="spellStart"/>
            <w:r w:rsidRPr="00436AE5">
              <w:rPr>
                <w:highlight w:val="green"/>
              </w:rPr>
              <w:t>Persistence</w:t>
            </w:r>
            <w:proofErr w:type="spellEnd"/>
            <w:r w:rsidRPr="00436AE5">
              <w:rPr>
                <w:highlight w:val="green"/>
              </w:rPr>
              <w:t xml:space="preserve"> Query </w:t>
            </w:r>
            <w:proofErr w:type="spellStart"/>
            <w:r w:rsidRPr="00436AE5">
              <w:rPr>
                <w:highlight w:val="green"/>
              </w:rPr>
              <w:t>Language</w:t>
            </w:r>
            <w:proofErr w:type="spellEnd"/>
          </w:p>
          <w:p w14:paraId="692AC7BF" w14:textId="049B866D" w:rsidR="00436AE5" w:rsidRDefault="00436AE5" w:rsidP="00436AE5">
            <w:pPr>
              <w:pStyle w:val="Paragraphedeliste"/>
              <w:numPr>
                <w:ilvl w:val="0"/>
                <w:numId w:val="2"/>
              </w:numPr>
            </w:pPr>
            <w:r w:rsidRPr="00436AE5">
              <w:t>Java P</w:t>
            </w:r>
            <w:r>
              <w:t>ath</w:t>
            </w:r>
            <w:r w:rsidRPr="00436AE5">
              <w:t xml:space="preserve"> Query </w:t>
            </w:r>
            <w:proofErr w:type="spellStart"/>
            <w:r w:rsidRPr="00436AE5">
              <w:t>Language</w:t>
            </w:r>
            <w:proofErr w:type="spellEnd"/>
          </w:p>
          <w:p w14:paraId="7496665A" w14:textId="1BFCC753" w:rsidR="00436AE5" w:rsidRDefault="00436AE5" w:rsidP="00436AE5">
            <w:pPr>
              <w:pStyle w:val="Paragraphedeliste"/>
              <w:numPr>
                <w:ilvl w:val="0"/>
                <w:numId w:val="2"/>
              </w:numPr>
            </w:pPr>
            <w:r w:rsidRPr="00436AE5">
              <w:t xml:space="preserve">Java </w:t>
            </w:r>
            <w:proofErr w:type="spellStart"/>
            <w:r w:rsidRPr="00436AE5">
              <w:t>Persistence</w:t>
            </w:r>
            <w:proofErr w:type="spellEnd"/>
            <w:r w:rsidRPr="00436AE5">
              <w:t xml:space="preserve"> Query La</w:t>
            </w:r>
            <w:r w:rsidR="007B5CA3">
              <w:t>rge</w:t>
            </w:r>
          </w:p>
          <w:p w14:paraId="6A450A5D" w14:textId="6A79B44A" w:rsidR="00436AE5" w:rsidRPr="007B5CA3" w:rsidRDefault="007B5CA3" w:rsidP="00436AE5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 w:rsidRPr="007B5CA3">
              <w:t xml:space="preserve">Java </w:t>
            </w:r>
            <w:proofErr w:type="spellStart"/>
            <w:r w:rsidRPr="007B5CA3">
              <w:t>Persistence</w:t>
            </w:r>
            <w:proofErr w:type="spellEnd"/>
            <w:r w:rsidRPr="007B5CA3">
              <w:t xml:space="preserve"> Qu</w:t>
            </w:r>
            <w:r>
              <w:t>ick</w:t>
            </w:r>
            <w:r w:rsidRPr="007B5CA3">
              <w:t xml:space="preserve"> </w:t>
            </w:r>
            <w:proofErr w:type="spellStart"/>
            <w:r w:rsidRPr="007B5CA3">
              <w:t>Language</w:t>
            </w:r>
            <w:proofErr w:type="spellEnd"/>
          </w:p>
        </w:tc>
        <w:tc>
          <w:tcPr>
            <w:tcW w:w="5245" w:type="dxa"/>
          </w:tcPr>
          <w:p w14:paraId="75AB8EC3" w14:textId="726AAAD7" w:rsidR="00436AE5" w:rsidRDefault="00436AE5" w:rsidP="00436AE5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3–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7</w:t>
            </w:r>
            <w:r w:rsidRPr="00591BD6">
              <w:rPr>
                <w:rStyle w:val="Rfrencelgre"/>
              </w:rPr>
              <w:t>]</w:t>
            </w:r>
          </w:p>
        </w:tc>
      </w:tr>
      <w:tr w:rsidR="007B5CA3" w14:paraId="3B87DA0D" w14:textId="77777777" w:rsidTr="000074CE">
        <w:tc>
          <w:tcPr>
            <w:tcW w:w="8784" w:type="dxa"/>
          </w:tcPr>
          <w:p w14:paraId="76188170" w14:textId="21F411F9" w:rsidR="007B5CA3" w:rsidRPr="0000374D" w:rsidRDefault="00B520DE" w:rsidP="007B5CA3">
            <w:pPr>
              <w:rPr>
                <w:rStyle w:val="libelle"/>
              </w:rPr>
            </w:pPr>
            <w:r>
              <w:rPr>
                <w:rStyle w:val="libelle"/>
              </w:rPr>
              <w:t>Pour configurer le fichier pom.xml d’un projet Jersey</w:t>
            </w:r>
            <w:r w:rsidR="007B5CA3">
              <w:rPr>
                <w:rStyle w:val="libelle"/>
              </w:rPr>
              <w:t> </w:t>
            </w:r>
            <w:r>
              <w:rPr>
                <w:rStyle w:val="libelle"/>
              </w:rPr>
              <w:t xml:space="preserve">il faut ajouter la dépendance </w:t>
            </w:r>
            <w:r w:rsidR="007B5CA3">
              <w:rPr>
                <w:rStyle w:val="libelle"/>
              </w:rPr>
              <w:t>:</w:t>
            </w:r>
          </w:p>
          <w:p w14:paraId="392F8017" w14:textId="56A15A99" w:rsidR="00B520DE" w:rsidRPr="00B520DE" w:rsidRDefault="00B520DE" w:rsidP="00B520DE">
            <w:pPr>
              <w:pStyle w:val="Paragraphedeliste"/>
              <w:numPr>
                <w:ilvl w:val="0"/>
                <w:numId w:val="2"/>
              </w:numPr>
            </w:pPr>
            <w:r w:rsidRPr="00B520DE">
              <w:t>&lt;</w:t>
            </w:r>
            <w:proofErr w:type="spellStart"/>
            <w:r w:rsidRPr="00B520DE">
              <w:t>groupId</w:t>
            </w:r>
            <w:proofErr w:type="spellEnd"/>
            <w:r w:rsidRPr="00B520DE">
              <w:t>&gt;</w:t>
            </w:r>
            <w:proofErr w:type="spellStart"/>
            <w:r w:rsidRPr="00B520DE">
              <w:t>jakarta.</w:t>
            </w:r>
            <w:r w:rsidR="00CB3F57">
              <w:t>jersey</w:t>
            </w:r>
            <w:proofErr w:type="spellEnd"/>
            <w:r w:rsidRPr="00B520DE">
              <w:t>&lt;/</w:t>
            </w:r>
            <w:proofErr w:type="spellStart"/>
            <w:r w:rsidRPr="00B520DE">
              <w:t>groupId</w:t>
            </w:r>
            <w:proofErr w:type="spellEnd"/>
            <w:r w:rsidRPr="00B520DE">
              <w:t>&gt;</w:t>
            </w:r>
          </w:p>
          <w:p w14:paraId="252AA4FE" w14:textId="21822460" w:rsidR="007B5CA3" w:rsidRDefault="00CB3F57" w:rsidP="00CB3F57">
            <w:pPr>
              <w:pStyle w:val="Paragraphedeliste"/>
              <w:numPr>
                <w:ilvl w:val="0"/>
                <w:numId w:val="2"/>
              </w:numPr>
            </w:pPr>
            <w:r w:rsidRPr="00CB3F57">
              <w:t>&lt;</w:t>
            </w:r>
            <w:proofErr w:type="spellStart"/>
            <w:proofErr w:type="gramStart"/>
            <w:r w:rsidRPr="00CB3F57">
              <w:t>groupId</w:t>
            </w:r>
            <w:proofErr w:type="spellEnd"/>
            <w:proofErr w:type="gramEnd"/>
            <w:r w:rsidRPr="00CB3F57">
              <w:t>&gt;</w:t>
            </w:r>
            <w:proofErr w:type="spellStart"/>
            <w:r>
              <w:t>javax</w:t>
            </w:r>
            <w:r w:rsidRPr="00CB3F57">
              <w:t>.</w:t>
            </w:r>
            <w:r>
              <w:t>ejb</w:t>
            </w:r>
            <w:proofErr w:type="spellEnd"/>
            <w:r w:rsidRPr="00CB3F57">
              <w:t>&lt;/</w:t>
            </w:r>
            <w:proofErr w:type="spellStart"/>
            <w:r w:rsidRPr="00CB3F57">
              <w:t>groupId</w:t>
            </w:r>
            <w:proofErr w:type="spellEnd"/>
            <w:r w:rsidRPr="00CB3F57">
              <w:t>&gt;</w:t>
            </w:r>
          </w:p>
          <w:p w14:paraId="12308FC3" w14:textId="3275AA9E" w:rsidR="00CB3F57" w:rsidRDefault="00CB3F57" w:rsidP="00CB3F57">
            <w:pPr>
              <w:pStyle w:val="Paragraphedeliste"/>
              <w:numPr>
                <w:ilvl w:val="0"/>
                <w:numId w:val="2"/>
              </w:numPr>
            </w:pPr>
            <w:r w:rsidRPr="00CB3F57">
              <w:t>&lt;</w:t>
            </w:r>
            <w:proofErr w:type="spellStart"/>
            <w:proofErr w:type="gramStart"/>
            <w:r w:rsidRPr="00CB3F57">
              <w:t>groupId</w:t>
            </w:r>
            <w:proofErr w:type="spellEnd"/>
            <w:proofErr w:type="gramEnd"/>
            <w:r w:rsidRPr="00CB3F57">
              <w:t>&gt;</w:t>
            </w:r>
            <w:proofErr w:type="spellStart"/>
            <w:r w:rsidRPr="00CB3F57">
              <w:t>jakarta.</w:t>
            </w:r>
            <w:r>
              <w:t>ejb</w:t>
            </w:r>
            <w:proofErr w:type="spellEnd"/>
            <w:r w:rsidRPr="00CB3F57">
              <w:t>&lt;/</w:t>
            </w:r>
            <w:proofErr w:type="spellStart"/>
            <w:r w:rsidRPr="00CB3F57">
              <w:t>groupId</w:t>
            </w:r>
            <w:proofErr w:type="spellEnd"/>
            <w:r w:rsidRPr="00CB3F57">
              <w:t>&gt;</w:t>
            </w:r>
          </w:p>
          <w:p w14:paraId="54CBA2CD" w14:textId="1124B0A4" w:rsidR="007B5CA3" w:rsidRPr="00CB3F57" w:rsidRDefault="00B520DE" w:rsidP="007B5CA3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  <w:highlight w:val="green"/>
              </w:rPr>
            </w:pPr>
            <w:r w:rsidRPr="00B520DE">
              <w:rPr>
                <w:highlight w:val="green"/>
              </w:rPr>
              <w:t>&lt;</w:t>
            </w:r>
            <w:proofErr w:type="spellStart"/>
            <w:r w:rsidRPr="00B520DE">
              <w:rPr>
                <w:highlight w:val="green"/>
              </w:rPr>
              <w:t>groupId</w:t>
            </w:r>
            <w:proofErr w:type="spellEnd"/>
            <w:r w:rsidRPr="00B520DE">
              <w:rPr>
                <w:highlight w:val="green"/>
              </w:rPr>
              <w:t>&gt;</w:t>
            </w:r>
            <w:proofErr w:type="spellStart"/>
            <w:r w:rsidRPr="00B520DE">
              <w:rPr>
                <w:highlight w:val="green"/>
              </w:rPr>
              <w:t>jakarta.platform</w:t>
            </w:r>
            <w:proofErr w:type="spellEnd"/>
            <w:r w:rsidRPr="00B520DE">
              <w:rPr>
                <w:highlight w:val="green"/>
              </w:rPr>
              <w:t>&lt;/</w:t>
            </w:r>
            <w:proofErr w:type="spellStart"/>
            <w:r w:rsidRPr="00B520DE">
              <w:rPr>
                <w:highlight w:val="green"/>
              </w:rPr>
              <w:t>groupId</w:t>
            </w:r>
            <w:proofErr w:type="spellEnd"/>
            <w:r w:rsidRPr="00B520DE">
              <w:rPr>
                <w:highlight w:val="green"/>
              </w:rPr>
              <w:t>&gt;</w:t>
            </w:r>
          </w:p>
        </w:tc>
        <w:tc>
          <w:tcPr>
            <w:tcW w:w="5245" w:type="dxa"/>
          </w:tcPr>
          <w:p w14:paraId="233175FB" w14:textId="499AE5FA" w:rsidR="007B5CA3" w:rsidRDefault="007B5CA3" w:rsidP="007B5CA3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1</w:t>
            </w:r>
            <w:r w:rsidRPr="00591BD6">
              <w:rPr>
                <w:rStyle w:val="Rfrencelgre"/>
              </w:rPr>
              <w:t>]</w:t>
            </w:r>
          </w:p>
        </w:tc>
      </w:tr>
      <w:tr w:rsidR="00CB3F57" w14:paraId="432C33B6" w14:textId="77777777" w:rsidTr="000074CE">
        <w:tc>
          <w:tcPr>
            <w:tcW w:w="8784" w:type="dxa"/>
          </w:tcPr>
          <w:p w14:paraId="5977B096" w14:textId="35C8D308" w:rsidR="00CB3F57" w:rsidRPr="0000374D" w:rsidRDefault="00CB3F57" w:rsidP="00CB3F57">
            <w:pPr>
              <w:rPr>
                <w:rStyle w:val="libelle"/>
              </w:rPr>
            </w:pPr>
            <w:r>
              <w:rPr>
                <w:rStyle w:val="libelle"/>
              </w:rPr>
              <w:t>L</w:t>
            </w:r>
            <w:r w:rsidR="00CF13C9">
              <w:rPr>
                <w:rStyle w:val="libelle"/>
              </w:rPr>
              <w:t>’anno</w:t>
            </w:r>
            <w:r w:rsidR="00FF6D15">
              <w:rPr>
                <w:rStyle w:val="libelle"/>
              </w:rPr>
              <w:t>ta</w:t>
            </w:r>
            <w:r w:rsidR="00CF13C9">
              <w:rPr>
                <w:rStyle w:val="libelle"/>
              </w:rPr>
              <w:t xml:space="preserve">tion qui permet de définir le chemin d’un </w:t>
            </w:r>
            <w:proofErr w:type="spellStart"/>
            <w:r w:rsidR="00CF13C9">
              <w:rPr>
                <w:rStyle w:val="libelle"/>
              </w:rPr>
              <w:t>endpoint</w:t>
            </w:r>
            <w:proofErr w:type="spellEnd"/>
            <w:r w:rsidR="00CF13C9">
              <w:rPr>
                <w:rStyle w:val="libelle"/>
              </w:rPr>
              <w:t xml:space="preserve"> Jersey est </w:t>
            </w:r>
            <w:r>
              <w:rPr>
                <w:rStyle w:val="libelle"/>
              </w:rPr>
              <w:t>:</w:t>
            </w:r>
          </w:p>
          <w:p w14:paraId="2395C30D" w14:textId="76728CB6" w:rsidR="00FF6D15" w:rsidRDefault="00FF6D15" w:rsidP="00FF6D15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@Path</w:t>
            </w:r>
          </w:p>
          <w:p w14:paraId="1ED0AE93" w14:textId="1FCCF657" w:rsidR="00FF6D15" w:rsidRDefault="00FF6D15" w:rsidP="00FF6D15">
            <w:pPr>
              <w:pStyle w:val="Paragraphedeliste"/>
              <w:numPr>
                <w:ilvl w:val="0"/>
                <w:numId w:val="2"/>
              </w:numPr>
            </w:pPr>
            <w:r>
              <w:t>@FilePath</w:t>
            </w:r>
          </w:p>
          <w:p w14:paraId="7E3A748A" w14:textId="0B23A89F" w:rsidR="00FF6D15" w:rsidRDefault="00FF6D15" w:rsidP="00FF6D15">
            <w:pPr>
              <w:pStyle w:val="Paragraphedeliste"/>
              <w:numPr>
                <w:ilvl w:val="0"/>
                <w:numId w:val="2"/>
              </w:numPr>
            </w:pPr>
            <w:r>
              <w:t>@Produces</w:t>
            </w:r>
          </w:p>
          <w:p w14:paraId="02B0DC5E" w14:textId="2CFC8FF8" w:rsidR="00CB3F57" w:rsidRPr="00FF6D15" w:rsidRDefault="00FF6D15" w:rsidP="00CB3F57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>@Consumes</w:t>
            </w:r>
          </w:p>
        </w:tc>
        <w:tc>
          <w:tcPr>
            <w:tcW w:w="5245" w:type="dxa"/>
          </w:tcPr>
          <w:p w14:paraId="5602C429" w14:textId="24B46D8D" w:rsidR="00CB3F57" w:rsidRDefault="00CB3F57" w:rsidP="00CB3F57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2</w:t>
            </w:r>
            <w:r w:rsidRPr="00591BD6">
              <w:rPr>
                <w:rStyle w:val="Rfrencelgre"/>
              </w:rPr>
              <w:t>]</w:t>
            </w:r>
          </w:p>
        </w:tc>
      </w:tr>
      <w:tr w:rsidR="00FF6D15" w14:paraId="64E49828" w14:textId="77777777" w:rsidTr="000074CE">
        <w:tc>
          <w:tcPr>
            <w:tcW w:w="8784" w:type="dxa"/>
          </w:tcPr>
          <w:p w14:paraId="10FA08D0" w14:textId="40046C68" w:rsidR="00FF6D15" w:rsidRPr="0000374D" w:rsidRDefault="00FF6D15" w:rsidP="00FF6D15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La méthode </w:t>
            </w:r>
            <w:proofErr w:type="spellStart"/>
            <w:r>
              <w:rPr>
                <w:rStyle w:val="libelle"/>
              </w:rPr>
              <w:t>Response.ok</w:t>
            </w:r>
            <w:proofErr w:type="spellEnd"/>
            <w:r>
              <w:rPr>
                <w:rStyle w:val="libelle"/>
              </w:rPr>
              <w:t>() :</w:t>
            </w:r>
          </w:p>
          <w:p w14:paraId="1E205537" w14:textId="18AC279C" w:rsidR="00FF6D15" w:rsidRDefault="00FF6D15" w:rsidP="00FF6D15">
            <w:pPr>
              <w:pStyle w:val="Paragraphedeliste"/>
              <w:numPr>
                <w:ilvl w:val="0"/>
                <w:numId w:val="2"/>
              </w:numPr>
            </w:pPr>
            <w:r>
              <w:t>Renvois un code 404</w:t>
            </w:r>
          </w:p>
          <w:p w14:paraId="65ADA8DC" w14:textId="657E6F41" w:rsidR="00FF6D15" w:rsidRDefault="00FF6D15" w:rsidP="00FF6D15">
            <w:pPr>
              <w:pStyle w:val="Paragraphedeliste"/>
              <w:numPr>
                <w:ilvl w:val="0"/>
                <w:numId w:val="2"/>
              </w:numPr>
            </w:pPr>
            <w:r>
              <w:t>Renvois un code 500</w:t>
            </w:r>
          </w:p>
          <w:p w14:paraId="289E772A" w14:textId="64A06067" w:rsidR="00FF6D15" w:rsidRDefault="00FF6D15" w:rsidP="00FF6D15">
            <w:pPr>
              <w:pStyle w:val="Paragraphedeliste"/>
              <w:numPr>
                <w:ilvl w:val="0"/>
                <w:numId w:val="2"/>
              </w:numPr>
            </w:pPr>
            <w:r>
              <w:t>Renvois un code 600</w:t>
            </w:r>
          </w:p>
          <w:p w14:paraId="3E75E23D" w14:textId="70418DB0" w:rsidR="00FF6D15" w:rsidRPr="00FF6D15" w:rsidRDefault="00FF6D15" w:rsidP="00FF6D15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  <w:highlight w:val="green"/>
              </w:rPr>
            </w:pPr>
            <w:r>
              <w:rPr>
                <w:highlight w:val="green"/>
              </w:rPr>
              <w:t>Renvois un statut 200</w:t>
            </w:r>
          </w:p>
        </w:tc>
        <w:tc>
          <w:tcPr>
            <w:tcW w:w="5245" w:type="dxa"/>
          </w:tcPr>
          <w:p w14:paraId="4B750F9B" w14:textId="100CA382" w:rsidR="00FF6D15" w:rsidRDefault="00FF6D15" w:rsidP="00FF6D15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</w:t>
            </w:r>
            <w:r w:rsidR="00757140">
              <w:rPr>
                <w:rStyle w:val="Rfrencelgre"/>
              </w:rPr>
              <w:t>3</w:t>
            </w:r>
            <w:r w:rsidRPr="00591BD6">
              <w:rPr>
                <w:rStyle w:val="Rfrencelgre"/>
              </w:rPr>
              <w:t>]</w:t>
            </w:r>
          </w:p>
        </w:tc>
      </w:tr>
      <w:tr w:rsidR="00757140" w14:paraId="5F47D5A9" w14:textId="77777777" w:rsidTr="000074CE">
        <w:tc>
          <w:tcPr>
            <w:tcW w:w="8784" w:type="dxa"/>
          </w:tcPr>
          <w:p w14:paraId="6CB59691" w14:textId="48E0D77C" w:rsidR="00757140" w:rsidRPr="0000374D" w:rsidRDefault="00757140" w:rsidP="00757140">
            <w:pPr>
              <w:rPr>
                <w:rStyle w:val="libelle"/>
              </w:rPr>
            </w:pPr>
            <w:r>
              <w:rPr>
                <w:rStyle w:val="libelle"/>
              </w:rPr>
              <w:t>Les Bean Validation permettent de :</w:t>
            </w:r>
          </w:p>
          <w:p w14:paraId="0D5E2507" w14:textId="4613FD69" w:rsidR="00757140" w:rsidRDefault="00F670F3" w:rsidP="00757140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r>
              <w:rPr>
                <w:highlight w:val="green"/>
              </w:rPr>
              <w:t>Valider les données</w:t>
            </w:r>
          </w:p>
          <w:p w14:paraId="6FBF23D4" w14:textId="28060F06" w:rsidR="00757140" w:rsidRDefault="00F670F3" w:rsidP="00757140">
            <w:pPr>
              <w:pStyle w:val="Paragraphedeliste"/>
              <w:numPr>
                <w:ilvl w:val="0"/>
                <w:numId w:val="2"/>
              </w:numPr>
            </w:pPr>
            <w:r>
              <w:t>Bloquer les données</w:t>
            </w:r>
          </w:p>
          <w:p w14:paraId="12CE7541" w14:textId="505D69B2" w:rsidR="00757140" w:rsidRDefault="00F670F3" w:rsidP="00757140">
            <w:pPr>
              <w:pStyle w:val="Paragraphedeliste"/>
              <w:numPr>
                <w:ilvl w:val="0"/>
                <w:numId w:val="2"/>
              </w:numPr>
            </w:pPr>
            <w:r>
              <w:t>Tester les données</w:t>
            </w:r>
          </w:p>
          <w:p w14:paraId="53D47DB5" w14:textId="102F7D4F" w:rsidR="00757140" w:rsidRPr="00F670F3" w:rsidRDefault="00F670F3" w:rsidP="00757140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r>
              <w:t>Rajouter des données supplémentaires</w:t>
            </w:r>
          </w:p>
        </w:tc>
        <w:tc>
          <w:tcPr>
            <w:tcW w:w="5245" w:type="dxa"/>
          </w:tcPr>
          <w:p w14:paraId="19E77388" w14:textId="4A45612A" w:rsidR="00757140" w:rsidRDefault="00757140" w:rsidP="00757140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4</w:t>
            </w:r>
            <w:r w:rsidRPr="00591BD6">
              <w:rPr>
                <w:rStyle w:val="Rfrencelgre"/>
              </w:rPr>
              <w:t>]</w:t>
            </w:r>
          </w:p>
        </w:tc>
      </w:tr>
      <w:tr w:rsidR="00F670F3" w14:paraId="5377C2F3" w14:textId="77777777" w:rsidTr="000074CE">
        <w:tc>
          <w:tcPr>
            <w:tcW w:w="8784" w:type="dxa"/>
          </w:tcPr>
          <w:p w14:paraId="4AB99348" w14:textId="6962156A" w:rsidR="00F670F3" w:rsidRPr="0000374D" w:rsidRDefault="00F670F3" w:rsidP="00F670F3">
            <w:pPr>
              <w:rPr>
                <w:rStyle w:val="libelle"/>
              </w:rPr>
            </w:pPr>
            <w:r>
              <w:rPr>
                <w:rStyle w:val="libelle"/>
              </w:rPr>
              <w:lastRenderedPageBreak/>
              <w:t>L’annotation @Produces permet de :</w:t>
            </w:r>
          </w:p>
          <w:p w14:paraId="4E17373E" w14:textId="6481DC3E" w:rsidR="00F670F3" w:rsidRDefault="00F670F3" w:rsidP="00F670F3">
            <w:pPr>
              <w:pStyle w:val="Paragraphedeliste"/>
              <w:numPr>
                <w:ilvl w:val="0"/>
                <w:numId w:val="2"/>
              </w:numPr>
            </w:pPr>
            <w:r w:rsidRPr="00F670F3">
              <w:t>Définir le type de données d</w:t>
            </w:r>
            <w:r>
              <w:t xml:space="preserve">’entrée </w:t>
            </w:r>
            <w:r w:rsidRPr="00F670F3">
              <w:t>de l’API</w:t>
            </w:r>
          </w:p>
          <w:p w14:paraId="6224FEAD" w14:textId="1EF89AB9" w:rsidR="00F670F3" w:rsidRDefault="00931E00" w:rsidP="00F670F3">
            <w:pPr>
              <w:pStyle w:val="Paragraphedeliste"/>
              <w:numPr>
                <w:ilvl w:val="0"/>
                <w:numId w:val="2"/>
              </w:numPr>
            </w:pPr>
            <w:r>
              <w:t>Valider la taille des données de sortie de l’API</w:t>
            </w:r>
          </w:p>
          <w:p w14:paraId="5B2695F0" w14:textId="33A3B639" w:rsidR="00931E00" w:rsidRDefault="00931E00" w:rsidP="00931E00">
            <w:pPr>
              <w:pStyle w:val="Paragraphedeliste"/>
              <w:numPr>
                <w:ilvl w:val="0"/>
                <w:numId w:val="2"/>
              </w:numPr>
            </w:pPr>
            <w:r>
              <w:t>Valider la taille des données d’entrée et de sortie de l’API</w:t>
            </w:r>
          </w:p>
          <w:p w14:paraId="0B406D66" w14:textId="5AA34F50" w:rsidR="00F670F3" w:rsidRPr="00931E00" w:rsidRDefault="00F670F3" w:rsidP="00931E00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  <w:highlight w:val="green"/>
              </w:rPr>
            </w:pPr>
            <w:r>
              <w:rPr>
                <w:highlight w:val="green"/>
              </w:rPr>
              <w:t>Définir le type de données de sortie de l’API</w:t>
            </w:r>
          </w:p>
        </w:tc>
        <w:tc>
          <w:tcPr>
            <w:tcW w:w="5245" w:type="dxa"/>
          </w:tcPr>
          <w:p w14:paraId="41B18CEA" w14:textId="6416E6CB" w:rsidR="00F670F3" w:rsidRDefault="00F670F3" w:rsidP="00F670F3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5</w:t>
            </w:r>
            <w:r w:rsidRPr="00591BD6">
              <w:rPr>
                <w:rStyle w:val="Rfrencelgre"/>
              </w:rPr>
              <w:t>]</w:t>
            </w:r>
          </w:p>
        </w:tc>
      </w:tr>
      <w:tr w:rsidR="00931E00" w14:paraId="20E7DFD2" w14:textId="77777777" w:rsidTr="000074CE">
        <w:tc>
          <w:tcPr>
            <w:tcW w:w="8784" w:type="dxa"/>
          </w:tcPr>
          <w:p w14:paraId="779878FC" w14:textId="6F4DBCFD" w:rsidR="00931E00" w:rsidRPr="0000374D" w:rsidRDefault="00F336D0" w:rsidP="00931E00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Une classe de gestion d’erreur hérite : </w:t>
            </w:r>
          </w:p>
          <w:p w14:paraId="2F665ADA" w14:textId="680135C9" w:rsidR="00931E00" w:rsidRDefault="00F336D0" w:rsidP="00931E00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TargetException</w:t>
            </w:r>
            <w:proofErr w:type="spellEnd"/>
          </w:p>
          <w:p w14:paraId="6460BD1B" w14:textId="5A92719E" w:rsidR="00F336D0" w:rsidRPr="00F336D0" w:rsidRDefault="00F336D0" w:rsidP="00F336D0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proofErr w:type="spellStart"/>
            <w:r w:rsidRPr="00F336D0">
              <w:rPr>
                <w:highlight w:val="green"/>
              </w:rPr>
              <w:t>RuntimeException</w:t>
            </w:r>
            <w:proofErr w:type="spellEnd"/>
          </w:p>
          <w:p w14:paraId="04B8280D" w14:textId="571846F3" w:rsidR="00931E00" w:rsidRDefault="00F336D0" w:rsidP="00931E00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ManageException</w:t>
            </w:r>
            <w:proofErr w:type="spellEnd"/>
          </w:p>
          <w:p w14:paraId="76F66CC2" w14:textId="6335263C" w:rsidR="00931E00" w:rsidRPr="00F336D0" w:rsidRDefault="00247D9E" w:rsidP="00931E00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proofErr w:type="spellStart"/>
            <w:r>
              <w:t>ErrorException</w:t>
            </w:r>
            <w:proofErr w:type="spellEnd"/>
          </w:p>
        </w:tc>
        <w:tc>
          <w:tcPr>
            <w:tcW w:w="5245" w:type="dxa"/>
          </w:tcPr>
          <w:p w14:paraId="66B74BE8" w14:textId="258B3F0D" w:rsidR="00931E00" w:rsidRDefault="00931E00" w:rsidP="00931E00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6</w:t>
            </w:r>
            <w:r w:rsidRPr="00591BD6">
              <w:rPr>
                <w:rStyle w:val="Rfrencelgre"/>
              </w:rPr>
              <w:t>]</w:t>
            </w:r>
          </w:p>
        </w:tc>
      </w:tr>
      <w:tr w:rsidR="00247D9E" w14:paraId="06562A4B" w14:textId="77777777" w:rsidTr="000074CE">
        <w:tc>
          <w:tcPr>
            <w:tcW w:w="8784" w:type="dxa"/>
          </w:tcPr>
          <w:p w14:paraId="34AFF01B" w14:textId="77777777" w:rsidR="00247D9E" w:rsidRPr="0000374D" w:rsidRDefault="00247D9E" w:rsidP="00247D9E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Une classe de gestion d’erreur hérite : </w:t>
            </w:r>
          </w:p>
          <w:p w14:paraId="5C9B1AF7" w14:textId="77777777" w:rsidR="00247D9E" w:rsidRDefault="00247D9E" w:rsidP="00247D9E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TargetException</w:t>
            </w:r>
            <w:proofErr w:type="spellEnd"/>
          </w:p>
          <w:p w14:paraId="456669CB" w14:textId="77777777" w:rsidR="00247D9E" w:rsidRPr="00F336D0" w:rsidRDefault="00247D9E" w:rsidP="00247D9E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proofErr w:type="spellStart"/>
            <w:r w:rsidRPr="00F336D0">
              <w:rPr>
                <w:highlight w:val="green"/>
              </w:rPr>
              <w:t>RuntimeException</w:t>
            </w:r>
            <w:proofErr w:type="spellEnd"/>
          </w:p>
          <w:p w14:paraId="31879AD5" w14:textId="6441ACC8" w:rsidR="00247D9E" w:rsidRPr="00247D9E" w:rsidRDefault="00247D9E" w:rsidP="00247D9E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proofErr w:type="spellStart"/>
            <w:r>
              <w:t>ManageException</w:t>
            </w:r>
            <w:proofErr w:type="spellEnd"/>
          </w:p>
        </w:tc>
        <w:tc>
          <w:tcPr>
            <w:tcW w:w="5245" w:type="dxa"/>
          </w:tcPr>
          <w:p w14:paraId="3A4BBB1D" w14:textId="6006A609" w:rsidR="00247D9E" w:rsidRDefault="00247D9E" w:rsidP="00247D9E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7</w:t>
            </w:r>
            <w:r w:rsidRPr="00591BD6">
              <w:rPr>
                <w:rStyle w:val="Rfrencelgre"/>
              </w:rPr>
              <w:t>]</w:t>
            </w:r>
          </w:p>
        </w:tc>
      </w:tr>
      <w:tr w:rsidR="00247D9E" w14:paraId="19663127" w14:textId="77777777" w:rsidTr="000074CE">
        <w:tc>
          <w:tcPr>
            <w:tcW w:w="8784" w:type="dxa"/>
          </w:tcPr>
          <w:p w14:paraId="2E9F37DC" w14:textId="51552A03" w:rsidR="00247D9E" w:rsidRPr="0000374D" w:rsidRDefault="00247D9E" w:rsidP="00247D9E">
            <w:pPr>
              <w:rPr>
                <w:rStyle w:val="libelle"/>
              </w:rPr>
            </w:pPr>
            <w:r>
              <w:rPr>
                <w:rStyle w:val="libelle"/>
              </w:rPr>
              <w:t xml:space="preserve">On définit un Filtre </w:t>
            </w:r>
            <w:r w:rsidR="00E2537A">
              <w:rPr>
                <w:rStyle w:val="libelle"/>
              </w:rPr>
              <w:t xml:space="preserve">intercepteur </w:t>
            </w:r>
            <w:r>
              <w:rPr>
                <w:rStyle w:val="libelle"/>
              </w:rPr>
              <w:t xml:space="preserve">Jersey avec : </w:t>
            </w:r>
          </w:p>
          <w:p w14:paraId="2D2EC160" w14:textId="3AB31998" w:rsidR="00247D9E" w:rsidRDefault="00837CEC" w:rsidP="00247D9E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RequestFilter</w:t>
            </w:r>
            <w:proofErr w:type="spellEnd"/>
          </w:p>
          <w:p w14:paraId="57F29010" w14:textId="0DFF75C1" w:rsidR="00837CEC" w:rsidRPr="00F336D0" w:rsidRDefault="00837CEC" w:rsidP="00837CEC">
            <w:pPr>
              <w:pStyle w:val="Paragraphedeliste"/>
              <w:numPr>
                <w:ilvl w:val="0"/>
                <w:numId w:val="2"/>
              </w:numPr>
              <w:rPr>
                <w:highlight w:val="green"/>
              </w:rPr>
            </w:pPr>
            <w:proofErr w:type="spellStart"/>
            <w:r w:rsidRPr="00837CEC">
              <w:rPr>
                <w:highlight w:val="green"/>
              </w:rPr>
              <w:t>ContainerRequestFilter</w:t>
            </w:r>
            <w:proofErr w:type="spellEnd"/>
            <w:r>
              <w:rPr>
                <w:highlight w:val="green"/>
              </w:rPr>
              <w:t xml:space="preserve">  </w:t>
            </w:r>
          </w:p>
          <w:p w14:paraId="728E4B7B" w14:textId="592A73AD" w:rsidR="00837CEC" w:rsidRDefault="00837CEC" w:rsidP="00247D9E">
            <w:pPr>
              <w:pStyle w:val="Paragraphedeliste"/>
              <w:numPr>
                <w:ilvl w:val="0"/>
                <w:numId w:val="2"/>
              </w:numPr>
            </w:pPr>
            <w:proofErr w:type="spellStart"/>
            <w:r>
              <w:t>JerseyFilter</w:t>
            </w:r>
            <w:proofErr w:type="spellEnd"/>
          </w:p>
          <w:p w14:paraId="01E3AF1C" w14:textId="1BA54AA3" w:rsidR="00247D9E" w:rsidRPr="00E2537A" w:rsidRDefault="00E2537A" w:rsidP="00247D9E">
            <w:pPr>
              <w:pStyle w:val="Paragraphedeliste"/>
              <w:numPr>
                <w:ilvl w:val="0"/>
                <w:numId w:val="2"/>
              </w:numPr>
              <w:rPr>
                <w:rStyle w:val="libelle"/>
                <w:rFonts w:asciiTheme="minorHAnsi" w:hAnsiTheme="minorHAnsi"/>
                <w:sz w:val="22"/>
              </w:rPr>
            </w:pPr>
            <w:proofErr w:type="spellStart"/>
            <w:r>
              <w:t>ServletFilter</w:t>
            </w:r>
            <w:proofErr w:type="spellEnd"/>
          </w:p>
        </w:tc>
        <w:tc>
          <w:tcPr>
            <w:tcW w:w="5245" w:type="dxa"/>
          </w:tcPr>
          <w:p w14:paraId="16C18709" w14:textId="716D5CB0" w:rsidR="00247D9E" w:rsidRDefault="00247D9E" w:rsidP="00247D9E">
            <w:pPr>
              <w:rPr>
                <w:rStyle w:val="Rfrencelgre"/>
              </w:rPr>
            </w:pPr>
            <w:r>
              <w:rPr>
                <w:rStyle w:val="Rfrencelgre"/>
              </w:rPr>
              <w:t xml:space="preserve">[module 4– </w:t>
            </w:r>
            <w:proofErr w:type="spellStart"/>
            <w:r>
              <w:rPr>
                <w:rStyle w:val="Rfrencelgre"/>
              </w:rPr>
              <w:t>sequence</w:t>
            </w:r>
            <w:proofErr w:type="spellEnd"/>
            <w:r>
              <w:rPr>
                <w:rStyle w:val="Rfrencelgre"/>
              </w:rPr>
              <w:t xml:space="preserve"> </w:t>
            </w:r>
            <w:r w:rsidR="00E2537A">
              <w:rPr>
                <w:rStyle w:val="Rfrencelgre"/>
              </w:rPr>
              <w:t>8</w:t>
            </w:r>
            <w:r w:rsidRPr="00591BD6">
              <w:rPr>
                <w:rStyle w:val="Rfrencelgre"/>
              </w:rPr>
              <w:t>]</w:t>
            </w:r>
          </w:p>
        </w:tc>
      </w:tr>
    </w:tbl>
    <w:p w14:paraId="17F22A83" w14:textId="77777777" w:rsidR="000025B0" w:rsidRPr="0000374D" w:rsidRDefault="000025B0" w:rsidP="0000374D">
      <w:pPr>
        <w:tabs>
          <w:tab w:val="left" w:pos="2010"/>
        </w:tabs>
      </w:pPr>
    </w:p>
    <w:sectPr w:rsidR="000025B0" w:rsidRPr="0000374D" w:rsidSect="00A02619">
      <w:headerReference w:type="default" r:id="rId12"/>
      <w:footerReference w:type="defaul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C5B51" w14:textId="77777777" w:rsidR="001E062A" w:rsidRDefault="001E062A" w:rsidP="00744BEB">
      <w:pPr>
        <w:spacing w:after="0" w:line="240" w:lineRule="auto"/>
      </w:pPr>
      <w:r>
        <w:separator/>
      </w:r>
    </w:p>
  </w:endnote>
  <w:endnote w:type="continuationSeparator" w:id="0">
    <w:p w14:paraId="5298934F" w14:textId="77777777" w:rsidR="001E062A" w:rsidRDefault="001E062A" w:rsidP="0074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Objet "/>
      <w:tag w:val=""/>
      <w:id w:val="1016037295"/>
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<w:text/>
    </w:sdtPr>
    <w:sdtEndPr/>
    <w:sdtContent>
      <w:p w14:paraId="742068D0" w14:textId="77777777" w:rsidR="00744BEB" w:rsidRDefault="0000374D">
        <w:pPr>
          <w:pStyle w:val="Pieddepage"/>
        </w:pPr>
        <w:proofErr w:type="spellStart"/>
        <w:r>
          <w:t>QuizAutoEvaluation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7150A" w14:textId="77777777" w:rsidR="001E062A" w:rsidRDefault="001E062A" w:rsidP="00744BEB">
      <w:pPr>
        <w:spacing w:after="0" w:line="240" w:lineRule="auto"/>
      </w:pPr>
      <w:r>
        <w:separator/>
      </w:r>
    </w:p>
  </w:footnote>
  <w:footnote w:type="continuationSeparator" w:id="0">
    <w:p w14:paraId="740677DC" w14:textId="77777777" w:rsidR="001E062A" w:rsidRDefault="001E062A" w:rsidP="00744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Auteur "/>
      <w:tag w:val=""/>
      <w:id w:val="-1932735777"/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EndPr/>
    <w:sdtContent>
      <w:p w14:paraId="4AC154F6" w14:textId="57495FE0" w:rsidR="006F70D3" w:rsidRDefault="00B1457A">
        <w:pPr>
          <w:pStyle w:val="En-tte"/>
        </w:pPr>
        <w:r>
          <w:t>El Hadji GAYE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487"/>
    <w:multiLevelType w:val="hybridMultilevel"/>
    <w:tmpl w:val="96D4CFE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7031E"/>
    <w:multiLevelType w:val="hybridMultilevel"/>
    <w:tmpl w:val="4008F9E2"/>
    <w:lvl w:ilvl="0" w:tplc="E5102682">
      <w:start w:val="1"/>
      <w:numFmt w:val="bullet"/>
      <w:pStyle w:val="Pucepetititalique"/>
      <w:lvlText w:val="-"/>
      <w:lvlJc w:val="left"/>
      <w:pPr>
        <w:ind w:left="-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" w15:restartNumberingAfterBreak="0">
    <w:nsid w:val="1D311B1B"/>
    <w:multiLevelType w:val="hybridMultilevel"/>
    <w:tmpl w:val="3390690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35A6A"/>
    <w:multiLevelType w:val="hybridMultilevel"/>
    <w:tmpl w:val="7C3477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2698"/>
    <w:multiLevelType w:val="hybridMultilevel"/>
    <w:tmpl w:val="7AA0D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72AF7"/>
    <w:multiLevelType w:val="hybridMultilevel"/>
    <w:tmpl w:val="0D3871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073DC"/>
    <w:multiLevelType w:val="hybridMultilevel"/>
    <w:tmpl w:val="44D03D6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47CF2"/>
    <w:multiLevelType w:val="hybridMultilevel"/>
    <w:tmpl w:val="5F7466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175596">
    <w:abstractNumId w:val="2"/>
  </w:num>
  <w:num w:numId="2" w16cid:durableId="543953294">
    <w:abstractNumId w:val="5"/>
  </w:num>
  <w:num w:numId="3" w16cid:durableId="1633487290">
    <w:abstractNumId w:val="1"/>
  </w:num>
  <w:num w:numId="4" w16cid:durableId="76484048">
    <w:abstractNumId w:val="6"/>
  </w:num>
  <w:num w:numId="5" w16cid:durableId="2012829905">
    <w:abstractNumId w:val="4"/>
  </w:num>
  <w:num w:numId="6" w16cid:durableId="1293827881">
    <w:abstractNumId w:val="7"/>
  </w:num>
  <w:num w:numId="7" w16cid:durableId="28998243">
    <w:abstractNumId w:val="3"/>
  </w:num>
  <w:num w:numId="8" w16cid:durableId="155847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899"/>
    <w:rsid w:val="00001B5A"/>
    <w:rsid w:val="000025B0"/>
    <w:rsid w:val="0000374D"/>
    <w:rsid w:val="00015094"/>
    <w:rsid w:val="00053501"/>
    <w:rsid w:val="00060DE7"/>
    <w:rsid w:val="000734EB"/>
    <w:rsid w:val="0008245B"/>
    <w:rsid w:val="000A7F98"/>
    <w:rsid w:val="00117C00"/>
    <w:rsid w:val="001A32E1"/>
    <w:rsid w:val="001C23A7"/>
    <w:rsid w:val="001E062A"/>
    <w:rsid w:val="002301C8"/>
    <w:rsid w:val="00247D9E"/>
    <w:rsid w:val="00255F8F"/>
    <w:rsid w:val="002607BF"/>
    <w:rsid w:val="0026627D"/>
    <w:rsid w:val="0028295B"/>
    <w:rsid w:val="002B405D"/>
    <w:rsid w:val="002D7EC5"/>
    <w:rsid w:val="003529F4"/>
    <w:rsid w:val="0037008B"/>
    <w:rsid w:val="003A4427"/>
    <w:rsid w:val="003C0899"/>
    <w:rsid w:val="003F398E"/>
    <w:rsid w:val="00436AE5"/>
    <w:rsid w:val="00457635"/>
    <w:rsid w:val="004A4F78"/>
    <w:rsid w:val="004A581B"/>
    <w:rsid w:val="004A67E5"/>
    <w:rsid w:val="004B71E8"/>
    <w:rsid w:val="004D1AB8"/>
    <w:rsid w:val="004E54B1"/>
    <w:rsid w:val="004F0415"/>
    <w:rsid w:val="00531352"/>
    <w:rsid w:val="0056415F"/>
    <w:rsid w:val="00591BD6"/>
    <w:rsid w:val="0067627F"/>
    <w:rsid w:val="00691B59"/>
    <w:rsid w:val="006B1041"/>
    <w:rsid w:val="006F04DF"/>
    <w:rsid w:val="006F70D3"/>
    <w:rsid w:val="00700F89"/>
    <w:rsid w:val="0072732A"/>
    <w:rsid w:val="00734E47"/>
    <w:rsid w:val="00744BEB"/>
    <w:rsid w:val="00751104"/>
    <w:rsid w:val="00757140"/>
    <w:rsid w:val="007B5CA3"/>
    <w:rsid w:val="007C339D"/>
    <w:rsid w:val="007D08B4"/>
    <w:rsid w:val="007D624F"/>
    <w:rsid w:val="007F33E0"/>
    <w:rsid w:val="00837CEC"/>
    <w:rsid w:val="0085052D"/>
    <w:rsid w:val="00873277"/>
    <w:rsid w:val="0088647F"/>
    <w:rsid w:val="00906F8E"/>
    <w:rsid w:val="00931E00"/>
    <w:rsid w:val="00931EC8"/>
    <w:rsid w:val="009C44BE"/>
    <w:rsid w:val="009E716A"/>
    <w:rsid w:val="009F0BEA"/>
    <w:rsid w:val="009F5082"/>
    <w:rsid w:val="00A02619"/>
    <w:rsid w:val="00A25B5B"/>
    <w:rsid w:val="00A35CDB"/>
    <w:rsid w:val="00AB2B82"/>
    <w:rsid w:val="00AB4BA3"/>
    <w:rsid w:val="00AF6FC0"/>
    <w:rsid w:val="00B1457A"/>
    <w:rsid w:val="00B14DC0"/>
    <w:rsid w:val="00B25F3B"/>
    <w:rsid w:val="00B520DE"/>
    <w:rsid w:val="00B62764"/>
    <w:rsid w:val="00BA111A"/>
    <w:rsid w:val="00BF0056"/>
    <w:rsid w:val="00C34F27"/>
    <w:rsid w:val="00C66BC8"/>
    <w:rsid w:val="00CA3B8D"/>
    <w:rsid w:val="00CB3A80"/>
    <w:rsid w:val="00CB3F57"/>
    <w:rsid w:val="00CE2276"/>
    <w:rsid w:val="00CF13C9"/>
    <w:rsid w:val="00D77F41"/>
    <w:rsid w:val="00DC0D79"/>
    <w:rsid w:val="00DE2392"/>
    <w:rsid w:val="00DF2BB7"/>
    <w:rsid w:val="00E2537A"/>
    <w:rsid w:val="00E565CF"/>
    <w:rsid w:val="00E8205C"/>
    <w:rsid w:val="00E83755"/>
    <w:rsid w:val="00EB1318"/>
    <w:rsid w:val="00EF59C5"/>
    <w:rsid w:val="00F01193"/>
    <w:rsid w:val="00F336D0"/>
    <w:rsid w:val="00F670F3"/>
    <w:rsid w:val="00F7205D"/>
    <w:rsid w:val="00F75627"/>
    <w:rsid w:val="00F94A8D"/>
    <w:rsid w:val="00FA7788"/>
    <w:rsid w:val="00FB0EAA"/>
    <w:rsid w:val="00FF0143"/>
    <w:rsid w:val="00FF521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328B9"/>
  <w15:chartTrackingRefBased/>
  <w15:docId w15:val="{BD19E565-C61A-4F96-B51D-2B7B6901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74D"/>
  </w:style>
  <w:style w:type="paragraph" w:styleId="Titre1">
    <w:name w:val="heading 1"/>
    <w:basedOn w:val="Normal"/>
    <w:next w:val="Normal"/>
    <w:link w:val="Titre1Car"/>
    <w:uiPriority w:val="9"/>
    <w:qFormat/>
    <w:rsid w:val="00B25F3B"/>
    <w:pPr>
      <w:keepNext/>
      <w:keepLines/>
      <w:shd w:val="clear" w:color="auto" w:fill="D9D9D9" w:themeFill="background1" w:themeFillShade="D9"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25F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7030A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91B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025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2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B25F3B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  <w:shd w:val="clear" w:color="auto" w:fill="D9D9D9" w:themeFill="background1" w:themeFillShade="D9"/>
    </w:rPr>
  </w:style>
  <w:style w:type="character" w:customStyle="1" w:styleId="Titre2Car">
    <w:name w:val="Titre 2 Car"/>
    <w:basedOn w:val="Policepardfaut"/>
    <w:link w:val="Titre2"/>
    <w:uiPriority w:val="9"/>
    <w:rsid w:val="00B25F3B"/>
    <w:rPr>
      <w:rFonts w:asciiTheme="majorHAnsi" w:eastAsiaTheme="majorEastAsia" w:hAnsiTheme="majorHAnsi" w:cstheme="majorBidi"/>
      <w:b/>
      <w:color w:val="7030A0"/>
      <w:sz w:val="26"/>
      <w:szCs w:val="26"/>
    </w:rPr>
  </w:style>
  <w:style w:type="table" w:styleId="Grilledutableau">
    <w:name w:val="Table Grid"/>
    <w:basedOn w:val="TableauNormal"/>
    <w:uiPriority w:val="39"/>
    <w:rsid w:val="00002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0025B0"/>
    <w:pPr>
      <w:ind w:left="720"/>
      <w:contextualSpacing/>
    </w:pPr>
  </w:style>
  <w:style w:type="character" w:styleId="Titredulivre">
    <w:name w:val="Book Title"/>
    <w:basedOn w:val="Policepardfaut"/>
    <w:uiPriority w:val="33"/>
    <w:qFormat/>
    <w:rsid w:val="004D1AB8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744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4BEB"/>
  </w:style>
  <w:style w:type="paragraph" w:styleId="Pieddepage">
    <w:name w:val="footer"/>
    <w:basedOn w:val="Normal"/>
    <w:link w:val="PieddepageCar"/>
    <w:uiPriority w:val="99"/>
    <w:unhideWhenUsed/>
    <w:rsid w:val="00744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4BEB"/>
  </w:style>
  <w:style w:type="character" w:styleId="Textedelespacerserv">
    <w:name w:val="Placeholder Text"/>
    <w:basedOn w:val="Policepardfaut"/>
    <w:uiPriority w:val="99"/>
    <w:semiHidden/>
    <w:rsid w:val="00744BEB"/>
    <w:rPr>
      <w:color w:val="8080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1BD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591BD6"/>
    <w:rPr>
      <w:rFonts w:eastAsiaTheme="minorEastAsia"/>
      <w:color w:val="5A5A5A" w:themeColor="text1" w:themeTint="A5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591B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Rfrencelgre">
    <w:name w:val="Subtle Reference"/>
    <w:basedOn w:val="Policepardfaut"/>
    <w:uiPriority w:val="31"/>
    <w:qFormat/>
    <w:rsid w:val="00591BD6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A35CDB"/>
    <w:rPr>
      <w:b w:val="0"/>
      <w:bCs/>
      <w:caps w:val="0"/>
      <w:smallCaps w:val="0"/>
      <w:color w:val="2F5496" w:themeColor="accent5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4B71E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B71E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B71E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B71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B71E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7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71E8"/>
    <w:rPr>
      <w:rFonts w:ascii="Segoe UI" w:hAnsi="Segoe UI" w:cs="Segoe UI"/>
      <w:sz w:val="18"/>
      <w:szCs w:val="18"/>
    </w:rPr>
  </w:style>
  <w:style w:type="paragraph" w:customStyle="1" w:styleId="Pucepetititalique">
    <w:name w:val="_Puce petit italique"/>
    <w:basedOn w:val="Paragraphedeliste"/>
    <w:qFormat/>
    <w:rsid w:val="004B71E8"/>
    <w:pPr>
      <w:numPr>
        <w:numId w:val="3"/>
      </w:numPr>
      <w:spacing w:after="0" w:line="240" w:lineRule="auto"/>
      <w:ind w:left="142" w:hanging="142"/>
    </w:pPr>
    <w:rPr>
      <w:i/>
      <w:sz w:val="16"/>
    </w:rPr>
  </w:style>
  <w:style w:type="character" w:customStyle="1" w:styleId="libelle">
    <w:name w:val="libelle"/>
    <w:basedOn w:val="Policepardfaut"/>
    <w:uiPriority w:val="1"/>
    <w:qFormat/>
    <w:rsid w:val="004B71E8"/>
    <w:rPr>
      <w:rFonts w:ascii="Arial" w:hAnsi="Arial"/>
      <w:color w:val="auto"/>
      <w:sz w:val="20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71E8"/>
  </w:style>
  <w:style w:type="paragraph" w:styleId="PrformatHTML">
    <w:name w:val="HTML Preformatted"/>
    <w:basedOn w:val="Normal"/>
    <w:link w:val="PrformatHTMLCar"/>
    <w:uiPriority w:val="99"/>
    <w:semiHidden/>
    <w:unhideWhenUsed/>
    <w:rsid w:val="00B520D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B520D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Quiz\Mod&#232;le_Quiz%20Pour%20PAO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6201FEAA9EBE4FA7C434936B46E6EC" ma:contentTypeVersion="0" ma:contentTypeDescription="Crée un document." ma:contentTypeScope="" ma:versionID="f92f32b452ee993011f299d9a05942a6">
  <xsd:schema xmlns:xsd="http://www.w3.org/2001/XMLSchema" xmlns:xs="http://www.w3.org/2001/XMLSchema" xmlns:p="http://schemas.microsoft.com/office/2006/metadata/properties" xmlns:ns2="48513151-72dc-4d20-a25c-0c8180736831" targetNamespace="http://schemas.microsoft.com/office/2006/metadata/properties" ma:root="true" ma:fieldsID="a3910bdc21939a5277c02cb1723dd0ec" ns2:_="">
    <xsd:import namespace="48513151-72dc-4d20-a25c-0c818073683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13151-72dc-4d20-a25c-0c81807368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513151-72dc-4d20-a25c-0c8180736831">Z5HNVW24N33T-678105430-28</_dlc_DocId>
    <_dlc_DocIdUrl xmlns="48513151-72dc-4d20-a25c-0c8180736831">
      <Url>http://inet/eni-transverse/ecole-numérique/_layouts/15/DocIdRedir.aspx?ID=Z5HNVW24N33T-678105430-28</Url>
      <Description>Z5HNVW24N33T-678105430-28</Description>
    </_dlc_DocIdUrl>
  </documentManagement>
</p:properties>
</file>

<file path=customXml/itemProps1.xml><?xml version="1.0" encoding="utf-8"?>
<ds:datastoreItem xmlns:ds="http://schemas.openxmlformats.org/officeDocument/2006/customXml" ds:itemID="{25158359-5F62-485C-A3CC-8654E290B9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4039C-E295-4FD6-B787-158A5EB500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48DC9-7773-4169-A625-339BC5FCFE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7D4616-9998-4FF5-B693-BEAE59060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13151-72dc-4d20-a25c-0c8180736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C8766C-0BC9-4654-99F0-7E654DA04E82}">
  <ds:schemaRefs>
    <ds:schemaRef ds:uri="http://schemas.microsoft.com/office/2006/metadata/properties"/>
    <ds:schemaRef ds:uri="http://schemas.microsoft.com/office/infopath/2007/PartnerControls"/>
    <ds:schemaRef ds:uri="48513151-72dc-4d20-a25c-0c81807368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Modèle_Quiz Pour PAO</Template>
  <TotalTime>1606</TotalTime>
  <Pages>4</Pages>
  <Words>721</Words>
  <Characters>3573</Characters>
  <Application>Microsoft Office Word</Application>
  <DocSecurity>0</DocSecurity>
  <Lines>151</Lines>
  <Paragraphs>147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Editions ENI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QuizAutoEvaluation</dc:subject>
  <dc:creator>El Hadji GAYE</dc:creator>
  <cp:keywords/>
  <dc:description/>
  <cp:lastModifiedBy>El Hadji Gaye</cp:lastModifiedBy>
  <cp:revision>20</cp:revision>
  <dcterms:created xsi:type="dcterms:W3CDTF">2018-12-12T15:16:00Z</dcterms:created>
  <dcterms:modified xsi:type="dcterms:W3CDTF">2026-04-13T15:08:00Z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1</vt:i4>
  </property>
  <property fmtid="{D5CDD505-2E9C-101B-9397-08002B2CF9AE}" pid="3" name="_dlc_DocIdItemGuid">
    <vt:lpwstr>73e50f8f-7294-4d39-8b94-e304c2771c26</vt:lpwstr>
  </property>
  <property fmtid="{D5CDD505-2E9C-101B-9397-08002B2CF9AE}" pid="4" name="ContentTypeId">
    <vt:lpwstr>0x010100486201FEAA9EBE4FA7C434936B46E6EC</vt:lpwstr>
  </property>
</Properties>
</file>